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3E49AB9E">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B672A9">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B672A9">
        <w:rPr>
          <w:rFonts w:ascii="Arial" w:hAnsi="Arial" w:cs="Arial"/>
        </w:rPr>
        <w:t>947</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54B31ECF">
      <w:pPr>
        <w:jc w:val="center"/>
        <w:rPr>
          <w:rFonts w:ascii="Arial" w:hAnsi="Arial" w:cs="Arial"/>
        </w:rPr>
      </w:pPr>
      <w:r w:rsidRPr="00215A78">
        <w:rPr>
          <w:rFonts w:ascii="Arial" w:hAnsi="Arial" w:cs="Arial"/>
        </w:rPr>
        <w:t xml:space="preserve">sastavljen kod Trgovačkog suda u Zagrebu, </w:t>
      </w:r>
      <w:r w:rsidRPr="00215A78" w:rsidR="00BB3A55">
        <w:rPr>
          <w:rFonts w:ascii="Arial" w:hAnsi="Arial" w:cs="Arial"/>
        </w:rPr>
        <w:t>15</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09718EE0">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B672A9">
        <w:rPr>
          <w:rFonts w:ascii="Arial" w:hAnsi="Arial" w:cs="Arial"/>
        </w:rPr>
        <w:t>6</w:t>
      </w:r>
      <w:r w:rsidRPr="0013438B">
        <w:rPr>
          <w:rFonts w:ascii="Arial" w:hAnsi="Arial" w:cs="Arial"/>
        </w:rPr>
        <w:t>,</w:t>
      </w:r>
      <w:r w:rsidR="0031520F">
        <w:rPr>
          <w:rFonts w:ascii="Arial" w:hAnsi="Arial" w:cs="Arial"/>
        </w:rPr>
        <w:t>05</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11</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65849E6E">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B7510">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00857CE7" w:rsidP="00434ACE" w:rsidRDefault="00857CE7" w14:paraId="2F6F8720" w14:textId="58E21A2E">
      <w:pPr>
        <w:pStyle w:val="Odlomakpopisa"/>
        <w:numPr>
          <w:ilvl w:val="0"/>
          <w:numId w:val="11"/>
        </w:numPr>
        <w:rPr>
          <w:rFonts w:ascii="Arial" w:hAnsi="Arial" w:cs="Arial"/>
        </w:rPr>
      </w:pPr>
      <w:r>
        <w:rPr>
          <w:rFonts w:ascii="Arial" w:hAnsi="Arial" w:cs="Arial"/>
        </w:rPr>
        <w:t>Stjepan Kovačević</w:t>
      </w:r>
      <w:r w:rsidR="00E9142B">
        <w:rPr>
          <w:rFonts w:ascii="Arial" w:hAnsi="Arial" w:cs="Arial"/>
        </w:rPr>
        <w:t>, Zagreb, Jaruščica 17</w:t>
      </w:r>
      <w:r>
        <w:rPr>
          <w:rFonts w:ascii="Arial" w:hAnsi="Arial" w:cs="Arial"/>
        </w:rPr>
        <w:t xml:space="preserve"> – osobno</w:t>
      </w:r>
      <w:r w:rsidR="00E9142B">
        <w:rPr>
          <w:rFonts w:ascii="Arial" w:hAnsi="Arial" w:cs="Arial"/>
        </w:rPr>
        <w:t>, OIB: 89425279519</w:t>
      </w:r>
    </w:p>
    <w:p w:rsidR="00857CE7" w:rsidP="00434ACE" w:rsidRDefault="00857CE7" w14:paraId="33E320FC" w14:textId="67E891AE">
      <w:pPr>
        <w:pStyle w:val="Odlomakpopisa"/>
        <w:numPr>
          <w:ilvl w:val="0"/>
          <w:numId w:val="11"/>
        </w:numPr>
        <w:rPr>
          <w:rFonts w:ascii="Arial" w:hAnsi="Arial" w:cs="Arial"/>
        </w:rPr>
      </w:pPr>
      <w:r>
        <w:rPr>
          <w:rFonts w:ascii="Arial" w:hAnsi="Arial" w:cs="Arial"/>
        </w:rPr>
        <w:t xml:space="preserve">Flasha j.d.o.o. </w:t>
      </w:r>
      <w:r w:rsidR="00E9142B">
        <w:rPr>
          <w:rFonts w:ascii="Arial" w:hAnsi="Arial" w:cs="Arial"/>
        </w:rPr>
        <w:t>–</w:t>
      </w:r>
      <w:r>
        <w:rPr>
          <w:rFonts w:ascii="Arial" w:hAnsi="Arial" w:cs="Arial"/>
        </w:rPr>
        <w:t xml:space="preserve"> </w:t>
      </w:r>
      <w:r w:rsidR="00E9142B">
        <w:rPr>
          <w:rFonts w:ascii="Arial" w:hAnsi="Arial" w:cs="Arial"/>
        </w:rPr>
        <w:t xml:space="preserve">zastupnik po zakonu </w:t>
      </w:r>
      <w:r w:rsidR="00731901">
        <w:rPr>
          <w:rFonts w:ascii="Arial" w:hAnsi="Arial" w:cs="Arial"/>
        </w:rPr>
        <w:t>Ivan Pogorilić, OIB: 42701972676</w:t>
      </w:r>
    </w:p>
    <w:p w:rsidRPr="00574431" w:rsidR="00D67AEF" w:rsidP="00D67AEF" w:rsidRDefault="00D67AEF" w14:paraId="7ADB73E4" w14:textId="77777777">
      <w:pPr>
        <w:pStyle w:val="Odlomakpopisa"/>
        <w:numPr>
          <w:ilvl w:val="0"/>
          <w:numId w:val="11"/>
        </w:numPr>
        <w:rPr>
          <w:rFonts w:ascii="Arial" w:hAnsi="Arial" w:cs="Arial"/>
        </w:rPr>
      </w:pPr>
      <w:r>
        <w:rPr>
          <w:rFonts w:ascii="Arial" w:hAnsi="Arial" w:cs="Arial"/>
        </w:rPr>
        <w:t>Marijana Ilić, Fažana, Istarska 10  – osobno, OIB: 79809932199</w:t>
      </w:r>
    </w:p>
    <w:p w:rsidR="009B0B64" w:rsidP="00D67AEF" w:rsidRDefault="009B0B64" w14:paraId="3994CDD5" w14:textId="3996B36B">
      <w:pPr>
        <w:pStyle w:val="Odlomakpopisa"/>
        <w:ind w:left="1080"/>
        <w:rPr>
          <w:rFonts w:ascii="Arial" w:hAnsi="Arial" w:cs="Arial"/>
        </w:rPr>
      </w:pPr>
    </w:p>
    <w:p w:rsidR="00D67AEF" w:rsidP="00D67AEF" w:rsidRDefault="00D67AEF" w14:paraId="656DE151" w14:textId="5EB5B4F9">
      <w:pPr>
        <w:pStyle w:val="Odlomakpopisa"/>
        <w:ind w:left="1080"/>
        <w:rPr>
          <w:rFonts w:ascii="Arial" w:hAnsi="Arial" w:cs="Arial"/>
        </w:rPr>
      </w:pPr>
    </w:p>
    <w:p w:rsidRPr="008D6684" w:rsidR="00D67AEF" w:rsidP="00D67AEF" w:rsidRDefault="00D67AEF" w14:paraId="2DE3E405" w14:textId="7412E045">
      <w:pPr>
        <w:jc w:val="both"/>
        <w:rPr>
          <w:rFonts w:ascii="Arial" w:hAnsi="Arial" w:cs="Arial"/>
        </w:rPr>
      </w:pPr>
      <w:r w:rsidRPr="008D6684">
        <w:rPr>
          <w:rFonts w:ascii="Arial" w:hAnsi="Arial" w:cs="Arial"/>
        </w:rPr>
        <w:t>Utvrđuje se da su kao javnost prisutni</w:t>
      </w:r>
      <w:r>
        <w:rPr>
          <w:rFonts w:ascii="Arial" w:hAnsi="Arial" w:cs="Arial"/>
        </w:rPr>
        <w:t xml:space="preserve"> </w:t>
      </w:r>
      <w:r w:rsidR="00731901">
        <w:rPr>
          <w:rFonts w:ascii="Arial" w:hAnsi="Arial" w:cs="Arial"/>
        </w:rPr>
        <w:t xml:space="preserve">Marko Lipša, </w:t>
      </w:r>
      <w:r>
        <w:rPr>
          <w:rFonts w:ascii="Arial" w:hAnsi="Arial" w:cs="Arial"/>
        </w:rPr>
        <w:t xml:space="preserve">Tea Ogrizović, </w:t>
      </w:r>
      <w:r w:rsidR="005759CD">
        <w:rPr>
          <w:rFonts w:ascii="Arial" w:hAnsi="Arial" w:cs="Arial"/>
        </w:rPr>
        <w:t>D</w:t>
      </w:r>
      <w:r>
        <w:rPr>
          <w:rFonts w:ascii="Arial" w:hAnsi="Arial" w:cs="Arial"/>
        </w:rPr>
        <w:t>ario Vrbanec</w:t>
      </w:r>
      <w:r w:rsidR="005759CD">
        <w:rPr>
          <w:rFonts w:ascii="Arial" w:hAnsi="Arial" w:cs="Arial"/>
        </w:rPr>
        <w:t>, Saša Ogrizović, Manda Kovačević.</w:t>
      </w:r>
    </w:p>
    <w:p w:rsidRPr="00215A78" w:rsidR="00D67AEF" w:rsidP="00D67AEF" w:rsidRDefault="00D67AEF" w14:paraId="7BECA9B7" w14:textId="77777777">
      <w:pPr>
        <w:pStyle w:val="Odlomakpopisa"/>
        <w:ind w:left="1080"/>
        <w:rPr>
          <w:rFonts w:ascii="Arial" w:hAnsi="Arial" w:cs="Arial"/>
        </w:rPr>
      </w:pP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9F4BCD" w:rsidRDefault="00484861" w14:paraId="2CBF082B" w14:textId="214ADBB0">
      <w:pPr>
        <w:pStyle w:val="Odlomakpopisa"/>
        <w:ind w:left="0"/>
        <w:rPr>
          <w:rFonts w:ascii="Arial" w:hAnsi="Arial" w:cs="Arial"/>
        </w:rPr>
      </w:pPr>
      <w:r w:rsidRPr="00215A78">
        <w:rPr>
          <w:rFonts w:ascii="Arial" w:hAnsi="Arial" w:cs="Arial"/>
        </w:rPr>
        <w:t>Prisutni pun. ra</w:t>
      </w:r>
      <w:r w:rsidR="005759CD">
        <w:rPr>
          <w:rFonts w:ascii="Arial" w:hAnsi="Arial" w:cs="Arial"/>
        </w:rPr>
        <w:t>zlučnog vjerovnika navodi da se</w:t>
      </w:r>
      <w:r w:rsidRPr="00215A78">
        <w:rPr>
          <w:rFonts w:ascii="Arial" w:hAnsi="Arial" w:cs="Arial"/>
        </w:rPr>
        <w:t xml:space="preserve"> prijavljuje kao kupac.</w:t>
      </w:r>
    </w:p>
    <w:p w:rsidRPr="00215A78" w:rsidR="00484861" w:rsidP="009F4BCD" w:rsidRDefault="00484861" w14:paraId="296276FB" w14:textId="6C4F5471">
      <w:pPr>
        <w:pStyle w:val="Odlomakpopisa"/>
        <w:ind w:left="0"/>
        <w:rPr>
          <w:rFonts w:ascii="Arial" w:hAnsi="Arial" w:cs="Arial"/>
        </w:rPr>
      </w:pPr>
    </w:p>
    <w:p w:rsidRPr="00215A78" w:rsidR="00911CC8" w:rsidP="00911CC8" w:rsidRDefault="00911CC8" w14:paraId="299A8A44" w14:textId="4C6FED8A">
      <w:pPr>
        <w:ind w:firstLine="708"/>
        <w:jc w:val="both"/>
        <w:rPr>
          <w:rFonts w:ascii="Arial" w:hAnsi="Arial" w:cs="Arial"/>
        </w:rPr>
      </w:pPr>
      <w:r w:rsidRPr="005759CD">
        <w:rPr>
          <w:rFonts w:ascii="Arial" w:hAnsi="Arial" w:cs="Arial"/>
        </w:rPr>
        <w:lastRenderedPageBreak/>
        <w:t>Punom</w:t>
      </w:r>
      <w:r w:rsidRPr="005759CD" w:rsidR="005759CD">
        <w:rPr>
          <w:rFonts w:ascii="Arial" w:hAnsi="Arial" w:cs="Arial"/>
        </w:rPr>
        <w:t>oćnik</w:t>
      </w:r>
      <w:r w:rsidRPr="005759CD">
        <w:rPr>
          <w:rFonts w:ascii="Arial" w:hAnsi="Arial" w:cs="Arial"/>
        </w:rPr>
        <w:t xml:space="preserve"> razlučnog vjerovnika ističe kako</w:t>
      </w:r>
      <w:r w:rsidRPr="00215A78">
        <w:rPr>
          <w:rFonts w:ascii="Arial" w:hAnsi="Arial" w:cs="Arial"/>
        </w:rPr>
        <w:t xml:space="preserve">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BE0999" w:rsidR="00351757" w:rsidP="00351757" w:rsidRDefault="00351757" w14:paraId="164F517C" w14:textId="19DB7534">
      <w:pPr>
        <w:ind w:firstLine="360"/>
        <w:jc w:val="both"/>
        <w:rPr>
          <w:rFonts w:ascii="Arial" w:hAnsi="Arial" w:cs="Arial"/>
        </w:rPr>
      </w:pPr>
      <w:r w:rsidRPr="00BE0999">
        <w:rPr>
          <w:rFonts w:ascii="Arial" w:hAnsi="Arial" w:cs="Arial"/>
        </w:rPr>
        <w:t>Današnje ročište – dražba određena je radi  prodaje  nekretnin</w:t>
      </w:r>
      <w:r w:rsidRPr="00BE0999" w:rsidR="009F432F">
        <w:rPr>
          <w:rFonts w:ascii="Arial" w:hAnsi="Arial" w:cs="Arial"/>
        </w:rPr>
        <w:t>e</w:t>
      </w:r>
      <w:r w:rsidRPr="00BE0999">
        <w:rPr>
          <w:rFonts w:ascii="Arial" w:hAnsi="Arial" w:cs="Arial"/>
        </w:rPr>
        <w:t xml:space="preserve"> </w:t>
      </w:r>
      <w:r w:rsidRPr="00BE0999" w:rsidR="003C2F00">
        <w:rPr>
          <w:rFonts w:ascii="Arial" w:hAnsi="Arial" w:cs="Arial"/>
        </w:rPr>
        <w:t xml:space="preserve">opisane u zaključku od 11. svibnja 2022. </w:t>
      </w:r>
      <w:r w:rsidRPr="00BE0999" w:rsidR="001403F7">
        <w:rPr>
          <w:rFonts w:ascii="Arial" w:hAnsi="Arial" w:cs="Arial"/>
        </w:rPr>
        <w:t xml:space="preserve">i to nekretnine </w:t>
      </w:r>
      <w:r w:rsidRPr="00BE0999">
        <w:rPr>
          <w:rFonts w:ascii="Arial" w:hAnsi="Arial" w:cs="Arial"/>
        </w:rPr>
        <w:t xml:space="preserve">upisane </w:t>
      </w:r>
      <w:r w:rsidRPr="00BE0999" w:rsidR="009F432F">
        <w:rPr>
          <w:rFonts w:ascii="Arial" w:hAnsi="Arial" w:cs="Arial"/>
        </w:rPr>
        <w:t xml:space="preserve">u zemljišnim knjigama Općinskog suda u Novom Zagrebu, </w:t>
      </w:r>
      <w:r w:rsidRPr="00BE0999" w:rsidR="00BE0999">
        <w:rPr>
          <w:rFonts w:ascii="Arial" w:hAnsi="Arial" w:cs="Arial"/>
        </w:rPr>
        <w:t xml:space="preserve">Zemljišnoknjižni odjel Novi Zagreb upisanih u </w:t>
      </w:r>
      <w:r w:rsidRPr="00BE0999" w:rsidR="00BE0999">
        <w:rPr>
          <w:rFonts w:ascii="Arial" w:hAnsi="Arial" w:cs="Arial" w:eastAsiaTheme="minorHAnsi"/>
          <w:lang w:eastAsia="en-US"/>
        </w:rPr>
        <w:t xml:space="preserve"> zk.ul.br. 50180 (E-8) k.o. Blato Novo, koja se sastoji od 1119/10000 dijela k.č.br. Stambena zgrada br. 6 D i dvorište, Karlovačka cesta, površine 583 m2 (Stambena zgrada br. 6 D, Karlovačka cesta, površine 191 m2, dvorište površine 392 m2), ukupno površine 583 m2,  povezano s vlasništvom stana oznake oznake L8 u potkrovlju, sadržaja: predprostor 1, dnevni boravak i blagovanje, kuhinja, kupaonica, soba 1, neto korisne površine 44,40 m2 s terasom 1. neto korisne površine 9,20 m2 i terasom 2. neto korisne površine 12,40 m2, ukupne neto korisne površine 66,00 m2 te pripadajućim vanjskim parkirališnim mjestom oznake P8 neto korisne površine 12,20 m2, u planu posebnih dijelova zgrade označeno vertikalno šrafirano plavom punom </w:t>
      </w:r>
      <w:r w:rsidRPr="005759CD" w:rsidR="00BE0999">
        <w:rPr>
          <w:rFonts w:ascii="Arial" w:hAnsi="Arial" w:cs="Arial" w:eastAsiaTheme="minorHAnsi"/>
          <w:lang w:eastAsia="en-US"/>
        </w:rPr>
        <w:t>linijom</w:t>
      </w:r>
      <w:r w:rsidRPr="005759CD" w:rsidR="002A5F3F">
        <w:rPr>
          <w:rFonts w:ascii="Arial" w:hAnsi="Arial" w:cs="Arial" w:eastAsiaTheme="minorHAnsi"/>
          <w:lang w:eastAsia="en-US"/>
        </w:rPr>
        <w:t>.</w:t>
      </w:r>
      <w:r w:rsidRPr="005759CD" w:rsidR="009F432F">
        <w:rPr>
          <w:rFonts w:ascii="Arial" w:hAnsi="Arial" w:cs="Arial" w:eastAsiaTheme="minorHAnsi"/>
          <w:lang w:eastAsia="en-US"/>
        </w:rPr>
        <w:t xml:space="preserve"> </w:t>
      </w:r>
      <w:r w:rsidRPr="005759CD" w:rsidR="009F432F">
        <w:rPr>
          <w:rFonts w:ascii="Arial" w:hAnsi="Arial" w:cs="Arial"/>
        </w:rPr>
        <w:t xml:space="preserve">Početna cijena nekretnine iznosi </w:t>
      </w:r>
      <w:r w:rsidRPr="005759CD" w:rsidR="00BE0999">
        <w:rPr>
          <w:rFonts w:ascii="Arial" w:hAnsi="Arial" w:cs="Arial"/>
        </w:rPr>
        <w:t>534.965</w:t>
      </w:r>
      <w:r w:rsidRPr="00BE0999" w:rsidR="00BE0999">
        <w:rPr>
          <w:rFonts w:ascii="Arial" w:hAnsi="Arial" w:cs="Arial"/>
        </w:rPr>
        <w:t>,80</w:t>
      </w:r>
      <w:r w:rsidR="005759CD">
        <w:rPr>
          <w:rFonts w:ascii="Arial" w:hAnsi="Arial" w:cs="Arial"/>
        </w:rPr>
        <w:t xml:space="preserve"> kn.</w:t>
      </w:r>
    </w:p>
    <w:p w:rsidRPr="00BE0999"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15EB28B6">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11</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0142AE" w:rsidR="00121F82" w:rsidP="00121F82" w:rsidRDefault="00121F82" w14:paraId="07109AB7" w14:textId="77777777">
      <w:pPr>
        <w:ind w:firstLine="708"/>
        <w:jc w:val="both"/>
        <w:rPr>
          <w:rFonts w:ascii="Arial" w:hAnsi="Arial" w:cs="Arial"/>
        </w:rPr>
      </w:pPr>
      <w:r w:rsidRPr="000142AE">
        <w:rPr>
          <w:rFonts w:ascii="Arial" w:hAnsi="Arial" w:cs="Arial"/>
        </w:rPr>
        <w:t>Stečajna upraviteljica je dostavila u spis podnesak iz kojeg proizlazi da je objavljen oglas za prodaju na web-stranicama Visokog trgovačkog suda RH i Hrvatske gospodarske komore.</w:t>
      </w:r>
    </w:p>
    <w:p w:rsidRPr="000142AE" w:rsidR="00A2039F" w:rsidP="00A2039F" w:rsidRDefault="00A2039F" w14:paraId="1DA7AFE0" w14:textId="77777777">
      <w:pPr>
        <w:rPr>
          <w:rFonts w:ascii="Arial" w:hAnsi="Arial" w:cs="Arial"/>
          <w:b/>
        </w:rPr>
      </w:pPr>
    </w:p>
    <w:p w:rsidRPr="00452772" w:rsidR="009746AC" w:rsidP="009746AC" w:rsidRDefault="00A2039F" w14:paraId="7A538921" w14:textId="3F21C70F">
      <w:pPr>
        <w:jc w:val="both"/>
        <w:rPr>
          <w:rFonts w:ascii="Arial" w:hAnsi="Arial" w:cs="Arial"/>
        </w:rPr>
      </w:pPr>
      <w:r w:rsidRPr="00215A78">
        <w:rPr>
          <w:rFonts w:ascii="Arial" w:hAnsi="Arial" w:cs="Arial"/>
          <w:b/>
        </w:rPr>
        <w:lastRenderedPageBreak/>
        <w:tab/>
      </w:r>
      <w:r w:rsidRPr="00215A78" w:rsidR="009746AC">
        <w:rPr>
          <w:rFonts w:ascii="Arial" w:hAnsi="Arial" w:cs="Arial"/>
        </w:rPr>
        <w:t xml:space="preserve">Provjerom u računovodstvu suda utvrđeno je da je 8. rujna 2022.  Metro living d.o.o., Zagreb, Ulica Marija Talana 2, OIB: 18836443912  uplatio jamčevinu u iznosu </w:t>
      </w:r>
      <w:r w:rsidRPr="00452772" w:rsidR="009746AC">
        <w:rPr>
          <w:rFonts w:ascii="Arial" w:hAnsi="Arial" w:cs="Arial"/>
        </w:rPr>
        <w:t xml:space="preserve">od </w:t>
      </w:r>
      <w:r w:rsidR="00EB1E1F">
        <w:rPr>
          <w:rFonts w:ascii="Arial" w:hAnsi="Arial" w:cs="Arial"/>
        </w:rPr>
        <w:t>53.496,58</w:t>
      </w:r>
      <w:r w:rsidRPr="00452772" w:rsidR="009746AC">
        <w:rPr>
          <w:rFonts w:ascii="Arial" w:hAnsi="Arial" w:cs="Arial"/>
        </w:rPr>
        <w:t xml:space="preserve"> kn.</w:t>
      </w:r>
    </w:p>
    <w:p w:rsidRPr="00215A78" w:rsidR="009746AC" w:rsidP="009746AC" w:rsidRDefault="009746AC" w14:paraId="71C09D90" w14:textId="7584D074">
      <w:pPr>
        <w:jc w:val="both"/>
        <w:rPr>
          <w:rFonts w:ascii="Arial" w:hAnsi="Arial" w:cs="Arial"/>
        </w:rPr>
      </w:pPr>
      <w:r w:rsidRPr="00215A78">
        <w:rPr>
          <w:rFonts w:ascii="Arial" w:hAnsi="Arial" w:cs="Arial"/>
        </w:rPr>
        <w:tab/>
        <w:t>Provjerom u računovodstvu suda utvrđeno je da je 9. rujna 2</w:t>
      </w:r>
      <w:r w:rsidR="00BE0999">
        <w:rPr>
          <w:rFonts w:ascii="Arial" w:hAnsi="Arial" w:cs="Arial"/>
        </w:rPr>
        <w:t>022.  Stjepan Kovačević</w:t>
      </w:r>
      <w:r w:rsidRPr="00215A78">
        <w:rPr>
          <w:rFonts w:ascii="Arial" w:hAnsi="Arial" w:cs="Arial"/>
        </w:rPr>
        <w:t xml:space="preserve"> uplatio jamčevinu u iznosu od </w:t>
      </w:r>
      <w:r w:rsidR="00EB1E1F">
        <w:rPr>
          <w:rFonts w:ascii="Arial" w:hAnsi="Arial" w:cs="Arial"/>
        </w:rPr>
        <w:t>53.496,58</w:t>
      </w:r>
      <w:r w:rsidRPr="00215A78">
        <w:rPr>
          <w:rFonts w:ascii="Arial" w:hAnsi="Arial" w:cs="Arial"/>
          <w:color w:val="FF0000"/>
        </w:rPr>
        <w:t xml:space="preserve"> </w:t>
      </w:r>
      <w:r w:rsidRPr="00215A78">
        <w:rPr>
          <w:rFonts w:ascii="Arial" w:hAnsi="Arial" w:cs="Arial"/>
        </w:rPr>
        <w:t xml:space="preserve"> kn.</w:t>
      </w:r>
    </w:p>
    <w:p w:rsidRPr="00215A78" w:rsidR="009746AC" w:rsidP="009746AC" w:rsidRDefault="009746AC" w14:paraId="056990C8" w14:textId="43D01735">
      <w:pPr>
        <w:ind w:firstLine="720"/>
        <w:jc w:val="both"/>
        <w:rPr>
          <w:rFonts w:ascii="Arial" w:hAnsi="Arial" w:cs="Arial"/>
        </w:rPr>
      </w:pPr>
      <w:r w:rsidRPr="00215A78">
        <w:rPr>
          <w:rFonts w:ascii="Arial" w:hAnsi="Arial" w:cs="Arial"/>
        </w:rPr>
        <w:t xml:space="preserve">Provjerom u računovodstvu suda utvrđeno se </w:t>
      </w:r>
      <w:r w:rsidR="00143026">
        <w:rPr>
          <w:rFonts w:ascii="Arial" w:hAnsi="Arial" w:cs="Arial"/>
        </w:rPr>
        <w:t xml:space="preserve">da </w:t>
      </w:r>
      <w:r w:rsidR="00EB1E1F">
        <w:rPr>
          <w:rFonts w:ascii="Arial" w:hAnsi="Arial" w:cs="Arial"/>
        </w:rPr>
        <w:t>je 12. rujna 2022. Flasha j.d.o.o.</w:t>
      </w:r>
      <w:r w:rsidRPr="00215A78">
        <w:rPr>
          <w:rFonts w:ascii="Arial" w:hAnsi="Arial" w:cs="Arial"/>
        </w:rPr>
        <w:t xml:space="preserve"> uplatio jamčevinu u iznosu od </w:t>
      </w:r>
      <w:r w:rsidR="00EB1E1F">
        <w:rPr>
          <w:rFonts w:ascii="Arial" w:hAnsi="Arial" w:cs="Arial"/>
        </w:rPr>
        <w:t>5</w:t>
      </w:r>
      <w:r w:rsidR="003404C7">
        <w:rPr>
          <w:rFonts w:ascii="Arial" w:hAnsi="Arial" w:cs="Arial"/>
        </w:rPr>
        <w:t>5.000,00</w:t>
      </w:r>
      <w:r w:rsidRPr="00215A78" w:rsidR="00C10F75">
        <w:rPr>
          <w:rFonts w:ascii="Arial" w:hAnsi="Arial" w:cs="Arial"/>
          <w:color w:val="FF0000"/>
        </w:rPr>
        <w:t xml:space="preserve"> </w:t>
      </w:r>
      <w:r w:rsidRPr="00215A78" w:rsidR="00C10F75">
        <w:rPr>
          <w:rFonts w:ascii="Arial" w:hAnsi="Arial" w:cs="Arial"/>
        </w:rPr>
        <w:t xml:space="preserve"> </w:t>
      </w:r>
      <w:r w:rsidRPr="00215A78">
        <w:rPr>
          <w:rFonts w:ascii="Arial" w:hAnsi="Arial" w:cs="Arial"/>
        </w:rPr>
        <w:t>kn.</w:t>
      </w:r>
    </w:p>
    <w:p w:rsidR="009E654D" w:rsidP="00EB1E1F" w:rsidRDefault="009746AC" w14:paraId="133E95E6" w14:textId="540F149A">
      <w:pPr>
        <w:jc w:val="both"/>
        <w:rPr>
          <w:rFonts w:ascii="Arial" w:hAnsi="Arial" w:cs="Arial"/>
        </w:rPr>
      </w:pPr>
      <w:r w:rsidRPr="00215A78">
        <w:rPr>
          <w:rFonts w:ascii="Arial" w:hAnsi="Arial" w:cs="Arial"/>
        </w:rPr>
        <w:tab/>
      </w:r>
      <w:r w:rsidRPr="00215A78" w:rsidR="009E654D">
        <w:rPr>
          <w:rFonts w:ascii="Arial" w:hAnsi="Arial" w:cs="Arial"/>
        </w:rPr>
        <w:t>Provjerom u računovodstvu suda utvrđeno je d</w:t>
      </w:r>
      <w:r w:rsidR="009E654D">
        <w:rPr>
          <w:rFonts w:ascii="Arial" w:hAnsi="Arial" w:cs="Arial"/>
        </w:rPr>
        <w:t xml:space="preserve">a </w:t>
      </w:r>
      <w:r w:rsidRPr="000142AE" w:rsidR="009E654D">
        <w:rPr>
          <w:rFonts w:ascii="Arial" w:hAnsi="Arial" w:cs="Arial"/>
        </w:rPr>
        <w:t>je 1</w:t>
      </w:r>
      <w:r w:rsidRPr="000142AE" w:rsidR="00C10F75">
        <w:rPr>
          <w:rFonts w:ascii="Arial" w:hAnsi="Arial" w:cs="Arial"/>
        </w:rPr>
        <w:t>3</w:t>
      </w:r>
      <w:r w:rsidRPr="000142AE" w:rsidR="009E654D">
        <w:rPr>
          <w:rFonts w:ascii="Arial" w:hAnsi="Arial" w:cs="Arial"/>
        </w:rPr>
        <w:t>. rujna 2022. Marijana</w:t>
      </w:r>
      <w:r w:rsidR="009E654D">
        <w:rPr>
          <w:rFonts w:ascii="Arial" w:hAnsi="Arial" w:cs="Arial"/>
        </w:rPr>
        <w:t xml:space="preserve"> Ilić</w:t>
      </w:r>
      <w:r w:rsidRPr="00215A78" w:rsidR="009E654D">
        <w:rPr>
          <w:rFonts w:ascii="Arial" w:hAnsi="Arial" w:cs="Arial"/>
        </w:rPr>
        <w:t xml:space="preserve"> uplatio jamčevinu u iznosu od </w:t>
      </w:r>
      <w:r w:rsidR="00EB1E1F">
        <w:rPr>
          <w:rFonts w:ascii="Arial" w:hAnsi="Arial" w:cs="Arial"/>
        </w:rPr>
        <w:t>53.496,58</w:t>
      </w:r>
      <w:r w:rsidRPr="00215A78" w:rsidR="00C10F75">
        <w:rPr>
          <w:rFonts w:ascii="Arial" w:hAnsi="Arial" w:cs="Arial"/>
          <w:color w:val="FF0000"/>
        </w:rPr>
        <w:t xml:space="preserve"> </w:t>
      </w:r>
      <w:r w:rsidRPr="00215A78" w:rsidR="00C10F75">
        <w:rPr>
          <w:rFonts w:ascii="Arial" w:hAnsi="Arial" w:cs="Arial"/>
        </w:rPr>
        <w:t xml:space="preserve"> </w:t>
      </w:r>
      <w:r w:rsidRPr="00215A78" w:rsidR="009E654D">
        <w:rPr>
          <w:rFonts w:ascii="Arial" w:hAnsi="Arial" w:cs="Arial"/>
        </w:rPr>
        <w:t>kn.</w:t>
      </w:r>
    </w:p>
    <w:p w:rsidR="009E654D" w:rsidP="009E654D" w:rsidRDefault="009E654D" w14:paraId="63095C96" w14:textId="414103C6">
      <w:pPr>
        <w:jc w:val="both"/>
        <w:rPr>
          <w:rFonts w:ascii="Arial" w:hAnsi="Arial" w:cs="Arial"/>
        </w:rPr>
      </w:pPr>
    </w:p>
    <w:p w:rsidR="000142AE" w:rsidP="000142AE" w:rsidRDefault="000142AE" w14:paraId="4C385B39" w14:textId="11578B33">
      <w:pPr>
        <w:ind w:firstLine="720"/>
        <w:jc w:val="both"/>
        <w:rPr>
          <w:rFonts w:ascii="Arial" w:hAnsi="Arial" w:cs="Arial"/>
        </w:rPr>
      </w:pPr>
      <w:r>
        <w:rPr>
          <w:rFonts w:ascii="Arial" w:hAnsi="Arial" w:cs="Arial"/>
        </w:rPr>
        <w:t>Marijana Ilić navodi da je uplatu jamčevine izvršila 12. rujna 2022. te sudu predaje potvrdu o prometu računa iz koje je vidljivo da je jamčevina uplaćena u roku i to 12. rujna 2022.</w:t>
      </w:r>
    </w:p>
    <w:p w:rsidR="000142AE" w:rsidP="009E654D" w:rsidRDefault="000142AE" w14:paraId="763AA036" w14:textId="77777777">
      <w:pPr>
        <w:jc w:val="both"/>
        <w:rPr>
          <w:rFonts w:ascii="Arial" w:hAnsi="Arial" w:cs="Arial"/>
        </w:rPr>
      </w:pPr>
    </w:p>
    <w:p w:rsidRPr="00215A78" w:rsidR="008E7D37" w:rsidP="000142AE" w:rsidRDefault="00117359" w14:paraId="37B8B6B0" w14:textId="7F01EAA6">
      <w:pPr>
        <w:jc w:val="both"/>
        <w:rPr>
          <w:rFonts w:ascii="Arial" w:hAnsi="Arial" w:cs="Arial"/>
        </w:rPr>
      </w:pPr>
      <w:r w:rsidRPr="00215A78">
        <w:rPr>
          <w:rFonts w:ascii="Arial" w:hAnsi="Arial" w:cs="Arial"/>
        </w:rPr>
        <w:tab/>
      </w: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46A0858F">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Pr="00215A78" w:rsidR="001E6CC4">
        <w:rPr>
          <w:rFonts w:ascii="Arial" w:hAnsi="Arial" w:cs="Arial"/>
        </w:rPr>
        <w:t>11</w:t>
      </w:r>
      <w:r w:rsidRPr="00215A78" w:rsidR="003E07EE">
        <w:rPr>
          <w:rFonts w:ascii="Arial" w:hAnsi="Arial" w:cs="Arial"/>
        </w:rPr>
        <w:t xml:space="preserve">. </w:t>
      </w:r>
      <w:r w:rsidRPr="00215A78" w:rsidR="001E6CC4">
        <w:rPr>
          <w:rFonts w:ascii="Arial" w:hAnsi="Arial" w:cs="Arial"/>
        </w:rPr>
        <w:t>svibnja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Pr="00215A78" w:rsidR="00D32F7D" w:rsidP="00D06F83" w:rsidRDefault="00D32F7D" w14:paraId="6E4EF0E3" w14:textId="77777777">
      <w:pPr>
        <w:jc w:val="both"/>
        <w:rPr>
          <w:rFonts w:ascii="Arial" w:hAnsi="Arial" w:cs="Arial"/>
        </w:rPr>
      </w:pPr>
      <w:r w:rsidRPr="00215A78">
        <w:rPr>
          <w:rFonts w:ascii="Arial" w:hAnsi="Arial" w:cs="Arial"/>
        </w:rPr>
        <w:t>Utvrđeno je da je uplaćena jamčevina:</w:t>
      </w:r>
    </w:p>
    <w:p w:rsidRPr="0016455F" w:rsidR="00340E42" w:rsidP="00340E42" w:rsidRDefault="00A61769" w14:paraId="0763C5B5" w14:textId="6908801E">
      <w:pPr>
        <w:pStyle w:val="Odlomakpopisa"/>
        <w:numPr>
          <w:ilvl w:val="0"/>
          <w:numId w:val="7"/>
        </w:numPr>
        <w:rPr>
          <w:rFonts w:ascii="Arial" w:hAnsi="Arial" w:cs="Arial"/>
        </w:rPr>
      </w:pPr>
      <w:r w:rsidRPr="0016455F">
        <w:rPr>
          <w:rFonts w:ascii="Arial" w:hAnsi="Arial" w:cs="Arial"/>
        </w:rPr>
        <w:t xml:space="preserve">Metro living d.o.o., Zagreb, Ulica Marija Talana 2, OIB: 18836443912 - 8. rujna 2022. u iznosu od </w:t>
      </w:r>
      <w:r w:rsidRPr="0016455F" w:rsidR="008212B3">
        <w:rPr>
          <w:rFonts w:ascii="Arial" w:hAnsi="Arial" w:cs="Arial"/>
        </w:rPr>
        <w:t>5</w:t>
      </w:r>
      <w:r w:rsidRPr="0016455F" w:rsidR="009C35CA">
        <w:rPr>
          <w:rFonts w:ascii="Arial" w:hAnsi="Arial" w:cs="Arial"/>
        </w:rPr>
        <w:t>3</w:t>
      </w:r>
      <w:r w:rsidRPr="0016455F" w:rsidR="008212B3">
        <w:rPr>
          <w:rFonts w:ascii="Arial" w:hAnsi="Arial" w:cs="Arial"/>
        </w:rPr>
        <w:t>.</w:t>
      </w:r>
      <w:r w:rsidRPr="0016455F" w:rsidR="009C35CA">
        <w:rPr>
          <w:rFonts w:ascii="Arial" w:hAnsi="Arial" w:cs="Arial"/>
        </w:rPr>
        <w:t xml:space="preserve">496,58 </w:t>
      </w:r>
      <w:r w:rsidRPr="0016455F">
        <w:rPr>
          <w:rFonts w:ascii="Arial" w:hAnsi="Arial" w:cs="Arial"/>
        </w:rPr>
        <w:t>kn.</w:t>
      </w:r>
    </w:p>
    <w:p w:rsidRPr="0016455F" w:rsidR="003404C7" w:rsidP="003404C7" w:rsidRDefault="003404C7" w14:paraId="00D3E49F" w14:textId="2365369E">
      <w:pPr>
        <w:pStyle w:val="Odlomakpopisa"/>
        <w:numPr>
          <w:ilvl w:val="0"/>
          <w:numId w:val="7"/>
        </w:numPr>
        <w:rPr>
          <w:rFonts w:ascii="Arial" w:hAnsi="Arial" w:cs="Arial"/>
        </w:rPr>
      </w:pPr>
      <w:r w:rsidRPr="0016455F">
        <w:rPr>
          <w:rFonts w:ascii="Arial" w:hAnsi="Arial" w:cs="Arial"/>
        </w:rPr>
        <w:t xml:space="preserve">Stjepan Kovačević – </w:t>
      </w:r>
      <w:r w:rsidRPr="0016455F" w:rsidR="009C35CA">
        <w:rPr>
          <w:rFonts w:ascii="Arial" w:hAnsi="Arial" w:cs="Arial"/>
        </w:rPr>
        <w:t>9</w:t>
      </w:r>
      <w:r w:rsidRPr="0016455F">
        <w:rPr>
          <w:rFonts w:ascii="Arial" w:hAnsi="Arial" w:cs="Arial"/>
        </w:rPr>
        <w:t xml:space="preserve">. rujna 2022. u iznosu od </w:t>
      </w:r>
      <w:r w:rsidRPr="0016455F" w:rsidR="009C35CA">
        <w:rPr>
          <w:rFonts w:ascii="Arial" w:hAnsi="Arial" w:cs="Arial"/>
        </w:rPr>
        <w:t xml:space="preserve">53.496,58 </w:t>
      </w:r>
      <w:r w:rsidRPr="0016455F">
        <w:rPr>
          <w:rFonts w:ascii="Arial" w:hAnsi="Arial" w:cs="Arial"/>
        </w:rPr>
        <w:t>kn.</w:t>
      </w:r>
    </w:p>
    <w:p w:rsidRPr="0016455F" w:rsidR="006F2A36" w:rsidP="003404C7" w:rsidRDefault="003404C7" w14:paraId="57AE5118" w14:textId="7A289D0F">
      <w:pPr>
        <w:pStyle w:val="Odlomakpopisa"/>
        <w:numPr>
          <w:ilvl w:val="0"/>
          <w:numId w:val="7"/>
        </w:numPr>
        <w:rPr>
          <w:rFonts w:ascii="Arial" w:hAnsi="Arial" w:cs="Arial"/>
        </w:rPr>
      </w:pPr>
      <w:r w:rsidRPr="0016455F">
        <w:rPr>
          <w:rFonts w:ascii="Arial" w:hAnsi="Arial" w:cs="Arial"/>
        </w:rPr>
        <w:t xml:space="preserve">Flasha j.d.o.o. - 8. rujna 2022. u iznosu od </w:t>
      </w:r>
      <w:r w:rsidRPr="0016455F" w:rsidR="009C35CA">
        <w:rPr>
          <w:rFonts w:ascii="Arial" w:hAnsi="Arial" w:cs="Arial"/>
        </w:rPr>
        <w:t>55.000,00</w:t>
      </w:r>
      <w:r w:rsidRPr="0016455F">
        <w:rPr>
          <w:rFonts w:ascii="Arial" w:hAnsi="Arial" w:cs="Arial"/>
        </w:rPr>
        <w:t xml:space="preserve"> kn.</w:t>
      </w:r>
    </w:p>
    <w:p w:rsidRPr="0016455F" w:rsidR="006F2A36" w:rsidP="006F2A36" w:rsidRDefault="006F2A36" w14:paraId="5569ED58" w14:textId="5A4170D9">
      <w:pPr>
        <w:pStyle w:val="Odlomakpopisa"/>
        <w:numPr>
          <w:ilvl w:val="0"/>
          <w:numId w:val="7"/>
        </w:numPr>
        <w:rPr>
          <w:rFonts w:ascii="Arial" w:hAnsi="Arial" w:cs="Arial"/>
        </w:rPr>
      </w:pPr>
      <w:r w:rsidRPr="0016455F">
        <w:rPr>
          <w:rFonts w:ascii="Arial" w:hAnsi="Arial" w:cs="Arial"/>
        </w:rPr>
        <w:t xml:space="preserve">Marijana Ilić - </w:t>
      </w:r>
      <w:r w:rsidRPr="0016455F" w:rsidR="00A24027">
        <w:rPr>
          <w:rFonts w:ascii="Arial" w:hAnsi="Arial" w:cs="Arial"/>
        </w:rPr>
        <w:t>13</w:t>
      </w:r>
      <w:r w:rsidRPr="0016455F">
        <w:rPr>
          <w:rFonts w:ascii="Arial" w:hAnsi="Arial" w:cs="Arial"/>
        </w:rPr>
        <w:t xml:space="preserve">. rujna 2022. u iznosu od </w:t>
      </w:r>
      <w:r w:rsidRPr="0016455F" w:rsidR="009C35CA">
        <w:rPr>
          <w:rFonts w:ascii="Arial" w:hAnsi="Arial" w:cs="Arial"/>
        </w:rPr>
        <w:t xml:space="preserve">53.496,58 </w:t>
      </w:r>
      <w:r w:rsidRPr="0016455F">
        <w:rPr>
          <w:rFonts w:ascii="Arial" w:hAnsi="Arial" w:cs="Arial"/>
        </w:rPr>
        <w:t>kn.</w:t>
      </w:r>
    </w:p>
    <w:p w:rsidRPr="00215A78" w:rsidR="00137563" w:rsidP="003C2A47" w:rsidRDefault="00137563" w14:paraId="0EF3E3D8" w14:textId="77777777">
      <w:pPr>
        <w:jc w:val="both"/>
        <w:rPr>
          <w:rFonts w:ascii="Arial" w:hAnsi="Arial" w:cs="Arial"/>
        </w:rPr>
      </w:pPr>
    </w:p>
    <w:p w:rsidRPr="0016455F" w:rsidR="00634403" w:rsidP="003C2A47" w:rsidRDefault="00634403" w14:paraId="3D787F34" w14:textId="58BAE07F">
      <w:pPr>
        <w:jc w:val="both"/>
        <w:rPr>
          <w:rFonts w:ascii="Arial" w:hAnsi="Arial" w:cs="Arial"/>
        </w:rPr>
      </w:pPr>
      <w:r w:rsidRPr="00F4675E">
        <w:rPr>
          <w:rFonts w:ascii="Arial" w:hAnsi="Arial" w:cs="Arial"/>
        </w:rPr>
        <w:t>S obzirom na to da su ispunjeni uvjeti za održavanje današnje dražbe nekretnine u vlasništvu stečajnog dužnika upisan</w:t>
      </w:r>
      <w:r w:rsidRPr="00F4675E" w:rsidR="00100767">
        <w:rPr>
          <w:rFonts w:ascii="Arial" w:hAnsi="Arial" w:cs="Arial"/>
        </w:rPr>
        <w:t>e</w:t>
      </w:r>
      <w:r w:rsidRPr="00F4675E">
        <w:rPr>
          <w:rFonts w:ascii="Arial" w:hAnsi="Arial" w:cs="Arial"/>
        </w:rPr>
        <w:t xml:space="preserve"> u zemljišnim knjigama </w:t>
      </w:r>
      <w:r w:rsidRPr="00F4675E" w:rsidR="00735084">
        <w:rPr>
          <w:rFonts w:ascii="Arial" w:hAnsi="Arial" w:cs="Arial"/>
        </w:rPr>
        <w:t xml:space="preserve">Općinskog suda u Novom Zagrebu, </w:t>
      </w:r>
      <w:r w:rsidRPr="00F4675E" w:rsidR="009C35CA">
        <w:rPr>
          <w:rFonts w:ascii="Arial" w:hAnsi="Arial" w:cs="Arial"/>
        </w:rPr>
        <w:t xml:space="preserve">Zemljišnoknjižni odjel Novi Zagreb upisanih u </w:t>
      </w:r>
      <w:r w:rsidRPr="00F4675E" w:rsidR="009C35CA">
        <w:rPr>
          <w:rFonts w:ascii="Arial" w:hAnsi="Arial" w:cs="Arial" w:eastAsiaTheme="minorHAnsi"/>
          <w:lang w:eastAsia="en-US"/>
        </w:rPr>
        <w:t xml:space="preserve"> zk.ul.br. 50180 (E-8) k.o. Blato Novo, koja se sastoji od 1119/10000 dijela k.č.br. Stambena zgrada br. 6 D i dvorište, Karlovačka cesta, površine 583 m2 (Stambena zgrada br. 6 D, Karlovačka cesta, površine 191 m2, dvorište površine 392 m2), ukupno površine 583 m2,  povezano s vlasništvom stana oznake oznake L8 u potkrovlju, sadržaja: predprostor 1, dnevni boravak i blagovanje, kuhinja, kupaonica, soba 1, neto korisne površine 44,40 m2 s terasom 1. neto korisne površine 9,20 m2 i terasom 2. neto korisne površine 12,40 m2, ukupne neto korisne površine 66,00 m2 te pripadajućim vanjskim parkirališnim mjestom oznake P8 neto korisne površine 12,20 m2, u planu posebnih </w:t>
      </w:r>
      <w:r w:rsidRPr="0016455F" w:rsidR="009C35CA">
        <w:rPr>
          <w:rFonts w:ascii="Arial" w:hAnsi="Arial" w:cs="Arial" w:eastAsiaTheme="minorHAnsi"/>
          <w:lang w:eastAsia="en-US"/>
        </w:rPr>
        <w:t>dijelova zgrade označeno vertikalno šrafirano plavom punom linijom</w:t>
      </w:r>
      <w:r w:rsidRPr="0016455F" w:rsidR="00127577">
        <w:rPr>
          <w:rFonts w:ascii="Arial" w:hAnsi="Arial" w:cs="Arial"/>
        </w:rPr>
        <w:t>,</w:t>
      </w:r>
      <w:r w:rsidRPr="0016455F" w:rsidR="0012411D">
        <w:rPr>
          <w:rFonts w:ascii="Arial" w:hAnsi="Arial" w:cs="Arial"/>
        </w:rPr>
        <w:t xml:space="preserve"> ista se otvara </w:t>
      </w:r>
      <w:r w:rsidRPr="0016455F" w:rsidR="00514D84">
        <w:rPr>
          <w:rFonts w:ascii="Arial" w:hAnsi="Arial" w:cs="Arial"/>
        </w:rPr>
        <w:t xml:space="preserve">u </w:t>
      </w:r>
      <w:r w:rsidRPr="0016455F" w:rsidR="00735084">
        <w:rPr>
          <w:rFonts w:ascii="Arial" w:hAnsi="Arial" w:cs="Arial"/>
        </w:rPr>
        <w:t>1</w:t>
      </w:r>
      <w:r w:rsidRPr="0016455F" w:rsidR="0016455F">
        <w:rPr>
          <w:rFonts w:ascii="Arial" w:hAnsi="Arial" w:cs="Arial"/>
        </w:rPr>
        <w:t>6</w:t>
      </w:r>
      <w:r w:rsidRPr="0016455F" w:rsidR="00514D84">
        <w:rPr>
          <w:rFonts w:ascii="Arial" w:hAnsi="Arial" w:cs="Arial"/>
        </w:rPr>
        <w:t>:</w:t>
      </w:r>
      <w:r w:rsidRPr="0016455F" w:rsidR="0016455F">
        <w:rPr>
          <w:rFonts w:ascii="Arial" w:hAnsi="Arial" w:cs="Arial"/>
        </w:rPr>
        <w:t>10</w:t>
      </w:r>
      <w:r w:rsidRPr="0016455F">
        <w:rPr>
          <w:rFonts w:ascii="Arial" w:hAnsi="Arial" w:cs="Arial"/>
        </w:rPr>
        <w:t xml:space="preserve"> sati. </w:t>
      </w:r>
    </w:p>
    <w:p w:rsidRPr="0016455F" w:rsidR="00100767" w:rsidP="003C2A47" w:rsidRDefault="00100767" w14:paraId="054094C9" w14:textId="199891C7">
      <w:pPr>
        <w:jc w:val="both"/>
        <w:rPr>
          <w:rFonts w:ascii="Arial" w:hAnsi="Arial" w:cs="Arial"/>
        </w:rPr>
      </w:pPr>
    </w:p>
    <w:p w:rsidRPr="00F4675E" w:rsidR="00D32F7D" w:rsidP="00634403" w:rsidRDefault="00EB46AC" w14:paraId="52B4CE66" w14:textId="21143F9A">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11</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cijene </w:t>
      </w:r>
      <w:r w:rsidRPr="00F4675E">
        <w:rPr>
          <w:rFonts w:ascii="Arial" w:hAnsi="Arial" w:cs="Arial"/>
        </w:rPr>
        <w:t>od</w:t>
      </w:r>
      <w:r w:rsidRPr="00F4675E" w:rsidR="002C1CE6">
        <w:rPr>
          <w:rFonts w:ascii="Arial" w:hAnsi="Arial" w:cs="Arial"/>
        </w:rPr>
        <w:t xml:space="preserve"> </w:t>
      </w:r>
      <w:r w:rsidRPr="00F4675E" w:rsidR="00F4675E">
        <w:rPr>
          <w:rFonts w:ascii="Arial" w:hAnsi="Arial" w:cs="Arial"/>
        </w:rPr>
        <w:t xml:space="preserve">534.965,80 </w:t>
      </w:r>
      <w:r w:rsidRPr="00F4675E" w:rsidR="002C1CE6">
        <w:rPr>
          <w:rFonts w:ascii="Arial" w:hAnsi="Arial" w:cs="Arial"/>
        </w:rPr>
        <w:t>kn.</w:t>
      </w:r>
    </w:p>
    <w:p w:rsidRPr="00EC7072"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lastRenderedPageBreak/>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27AFFFA6">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F4675E">
        <w:rPr>
          <w:rFonts w:ascii="Arial" w:hAnsi="Arial" w:cs="Arial"/>
        </w:rPr>
        <w:t>891</w:t>
      </w:r>
      <w:r w:rsidRPr="00215A78">
        <w:rPr>
          <w:rFonts w:ascii="Arial" w:hAnsi="Arial" w:cs="Arial"/>
        </w:rPr>
        <w:t xml:space="preserve"> od 11. svibnja 2022.</w:t>
      </w:r>
    </w:p>
    <w:p w:rsidRPr="00215A78" w:rsidR="00E10FAE" w:rsidP="00E10FAE" w:rsidRDefault="00E10FAE" w14:paraId="69407BB8" w14:textId="77777777">
      <w:pPr>
        <w:ind w:firstLine="708"/>
        <w:jc w:val="both"/>
        <w:rPr>
          <w:rFonts w:ascii="Arial" w:hAnsi="Arial" w:cs="Arial"/>
          <w:color w:val="FF0000"/>
        </w:rPr>
      </w:pPr>
    </w:p>
    <w:p w:rsidRPr="0016455F" w:rsidR="00B11C14" w:rsidP="00171557" w:rsidRDefault="00171557" w14:paraId="2943001E" w14:textId="31171CB4">
      <w:pPr>
        <w:tabs>
          <w:tab w:val="left" w:pos="1340"/>
        </w:tabs>
        <w:jc w:val="both"/>
        <w:outlineLvl w:val="0"/>
        <w:rPr>
          <w:rFonts w:ascii="Arial" w:hAnsi="Arial" w:cs="Arial"/>
        </w:rPr>
      </w:pPr>
      <w:r>
        <w:rPr>
          <w:rFonts w:ascii="Arial" w:hAnsi="Arial" w:cs="Arial"/>
          <w:color w:val="FF0000"/>
        </w:rPr>
        <w:t xml:space="preserve">           </w:t>
      </w:r>
      <w:r w:rsidRPr="0016455F" w:rsidR="00B11C14">
        <w:rPr>
          <w:rFonts w:ascii="Arial" w:hAnsi="Arial" w:cs="Arial"/>
        </w:rPr>
        <w:t xml:space="preserve">Kao pravilo se određuje da razlika između posljednje istaknute i sljedeće ponuđene cijene iznosi najmanje </w:t>
      </w:r>
      <w:r w:rsidRPr="0016455F" w:rsidR="0016455F">
        <w:rPr>
          <w:rFonts w:ascii="Arial" w:hAnsi="Arial" w:cs="Arial"/>
        </w:rPr>
        <w:t>20</w:t>
      </w:r>
      <w:r w:rsidRPr="0016455F" w:rsidR="00B11C14">
        <w:rPr>
          <w:rFonts w:ascii="Arial" w:hAnsi="Arial" w:cs="Arial"/>
        </w:rPr>
        <w:t>.000,00 kn.</w:t>
      </w:r>
    </w:p>
    <w:p w:rsidRPr="00215A78" w:rsidR="00A918CD" w:rsidP="00514D84" w:rsidRDefault="00A918CD" w14:paraId="185D92DA" w14:textId="3D337F6A">
      <w:pPr>
        <w:jc w:val="both"/>
        <w:rPr>
          <w:rFonts w:ascii="Arial" w:hAnsi="Arial" w:cs="Arial"/>
        </w:rPr>
      </w:pPr>
    </w:p>
    <w:p w:rsidRPr="00215A78" w:rsidR="00847A6B" w:rsidP="00514D84" w:rsidRDefault="00A918CD" w14:paraId="58D7799B" w14:textId="1F5A6132">
      <w:pPr>
        <w:jc w:val="both"/>
        <w:rPr>
          <w:rFonts w:ascii="Arial" w:hAnsi="Arial" w:cs="Arial"/>
        </w:rPr>
      </w:pPr>
      <w:r w:rsidRPr="00215A78">
        <w:rPr>
          <w:rFonts w:ascii="Arial" w:hAnsi="Arial" w:cs="Arial"/>
        </w:rPr>
        <w:t xml:space="preserve">Nazočni na ročištu suglasni su s uvjetima da se licitacija vrši na način  da svaka sljedeća ponuda bude veća za </w:t>
      </w:r>
      <w:r w:rsidRPr="0016455F">
        <w:rPr>
          <w:rFonts w:ascii="Arial" w:hAnsi="Arial" w:cs="Arial"/>
        </w:rPr>
        <w:t xml:space="preserve">iznos od </w:t>
      </w:r>
      <w:r w:rsidRPr="0016455F" w:rsidR="0016455F">
        <w:rPr>
          <w:rFonts w:ascii="Arial" w:hAnsi="Arial" w:cs="Arial"/>
        </w:rPr>
        <w:t>2</w:t>
      </w:r>
      <w:r w:rsidRPr="0016455F" w:rsidR="00EC6812">
        <w:rPr>
          <w:rFonts w:ascii="Arial" w:hAnsi="Arial" w:cs="Arial"/>
        </w:rPr>
        <w:t>0</w:t>
      </w:r>
      <w:r w:rsidRPr="0016455F">
        <w:rPr>
          <w:rFonts w:ascii="Arial" w:hAnsi="Arial" w:cs="Arial"/>
        </w:rPr>
        <w:t>.000,00 kn u odnosu</w:t>
      </w:r>
      <w:r w:rsidRPr="00215A78">
        <w:rPr>
          <w:rFonts w:ascii="Arial" w:hAnsi="Arial" w:cs="Arial"/>
        </w:rPr>
        <w:t xml:space="preserve"> na prethodnu ponudu. </w:t>
      </w:r>
    </w:p>
    <w:p w:rsidRPr="00FF597E" w:rsidR="00514D84" w:rsidP="00FF597E" w:rsidRDefault="00514D84" w14:paraId="0F939B3D" w14:textId="347CC9B6">
      <w:pPr>
        <w:pStyle w:val="Odlomakpopisa"/>
        <w:jc w:val="both"/>
        <w:rPr>
          <w:rFonts w:ascii="Arial" w:hAnsi="Arial" w:cs="Arial"/>
        </w:rPr>
      </w:pPr>
    </w:p>
    <w:p w:rsidR="000D3783" w:rsidP="00514D84" w:rsidRDefault="000D3783" w14:paraId="0D42568E" w14:textId="5C7D3D13">
      <w:pPr>
        <w:jc w:val="both"/>
        <w:rPr>
          <w:rFonts w:ascii="Arial" w:hAnsi="Arial" w:cs="Arial"/>
        </w:rPr>
      </w:pPr>
    </w:p>
    <w:p w:rsidRPr="00F4675E" w:rsidR="00736E8E" w:rsidP="00736E8E" w:rsidRDefault="00736E8E" w14:paraId="6867D0FF" w14:textId="3C0DF425">
      <w:pPr>
        <w:jc w:val="both"/>
        <w:rPr>
          <w:rFonts w:ascii="Arial" w:hAnsi="Arial" w:cs="Arial"/>
        </w:rPr>
      </w:pPr>
      <w:r>
        <w:rPr>
          <w:rFonts w:ascii="Arial" w:hAnsi="Arial" w:cs="Arial"/>
        </w:rPr>
        <w:t xml:space="preserve">Stjepan Kovačević </w:t>
      </w:r>
      <w:r w:rsidRPr="00215A78">
        <w:rPr>
          <w:rFonts w:ascii="Arial" w:hAnsi="Arial" w:cs="Arial"/>
        </w:rPr>
        <w:t>nudi cijenu u iznosu od</w:t>
      </w:r>
      <w:r>
        <w:rPr>
          <w:rFonts w:ascii="Arial" w:hAnsi="Arial" w:cs="Arial"/>
        </w:rPr>
        <w:t xml:space="preserve"> 55</w:t>
      </w:r>
      <w:r w:rsidRPr="00F4675E">
        <w:rPr>
          <w:rFonts w:ascii="Arial" w:hAnsi="Arial" w:cs="Arial"/>
        </w:rPr>
        <w:t>4.965,80 kn.</w:t>
      </w:r>
    </w:p>
    <w:p w:rsidR="0016455F" w:rsidP="00514D84" w:rsidRDefault="0016455F" w14:paraId="4B9CD9B8" w14:textId="7F5CA53E">
      <w:pPr>
        <w:jc w:val="both"/>
        <w:rPr>
          <w:rFonts w:ascii="Arial" w:hAnsi="Arial" w:cs="Arial"/>
        </w:rPr>
      </w:pPr>
    </w:p>
    <w:p w:rsidRPr="00F4675E" w:rsidR="00736E8E" w:rsidP="00736E8E" w:rsidRDefault="00736E8E" w14:paraId="611EC7E6" w14:textId="1D9695F1">
      <w:pPr>
        <w:jc w:val="both"/>
        <w:rPr>
          <w:rFonts w:ascii="Arial" w:hAnsi="Arial" w:cs="Arial"/>
        </w:rPr>
      </w:pPr>
      <w:r w:rsidRPr="00736E8E">
        <w:rPr>
          <w:rFonts w:ascii="Arial" w:hAnsi="Arial" w:cs="Arial"/>
        </w:rPr>
        <w:t xml:space="preserve">Marijana Ilić nudi cijenu u iznosu od </w:t>
      </w:r>
      <w:r>
        <w:rPr>
          <w:rFonts w:ascii="Arial" w:hAnsi="Arial" w:cs="Arial"/>
        </w:rPr>
        <w:t>57</w:t>
      </w:r>
      <w:r w:rsidRPr="00736E8E">
        <w:rPr>
          <w:rFonts w:ascii="Arial" w:hAnsi="Arial" w:cs="Arial"/>
        </w:rPr>
        <w:t>4.965</w:t>
      </w:r>
      <w:r w:rsidRPr="00F4675E">
        <w:rPr>
          <w:rFonts w:ascii="Arial" w:hAnsi="Arial" w:cs="Arial"/>
        </w:rPr>
        <w:t>,80 kn.</w:t>
      </w:r>
    </w:p>
    <w:p w:rsidRPr="00736E8E" w:rsidR="00736E8E" w:rsidP="00736E8E" w:rsidRDefault="00736E8E" w14:paraId="0997453C" w14:textId="77777777">
      <w:pPr>
        <w:rPr>
          <w:rFonts w:ascii="Arial" w:hAnsi="Arial" w:cs="Arial"/>
          <w:highlight w:val="cyan"/>
        </w:rPr>
      </w:pPr>
    </w:p>
    <w:p w:rsidR="00736E8E" w:rsidP="00514D84" w:rsidRDefault="00736E8E" w14:paraId="203C2F37" w14:textId="47A1EFE0">
      <w:pPr>
        <w:jc w:val="both"/>
        <w:rPr>
          <w:rFonts w:ascii="Arial" w:hAnsi="Arial" w:cs="Arial"/>
        </w:rPr>
      </w:pPr>
      <w:r>
        <w:rPr>
          <w:rFonts w:ascii="Arial" w:hAnsi="Arial" w:cs="Arial"/>
        </w:rPr>
        <w:t xml:space="preserve">Flasha j.d.o.o. </w:t>
      </w:r>
      <w:r w:rsidRPr="00215A78">
        <w:rPr>
          <w:rFonts w:ascii="Arial" w:hAnsi="Arial" w:cs="Arial"/>
        </w:rPr>
        <w:t>nudi cijenu u iznosu od</w:t>
      </w:r>
      <w:r>
        <w:rPr>
          <w:rFonts w:ascii="Arial" w:hAnsi="Arial" w:cs="Arial"/>
        </w:rPr>
        <w:t xml:space="preserve"> 59</w:t>
      </w:r>
      <w:r w:rsidRPr="00736E8E">
        <w:rPr>
          <w:rFonts w:ascii="Arial" w:hAnsi="Arial" w:cs="Arial"/>
        </w:rPr>
        <w:t>4.965</w:t>
      </w:r>
      <w:r w:rsidRPr="00F4675E">
        <w:rPr>
          <w:rFonts w:ascii="Arial" w:hAnsi="Arial" w:cs="Arial"/>
        </w:rPr>
        <w:t>,80 kn.</w:t>
      </w:r>
    </w:p>
    <w:p w:rsidR="0016455F" w:rsidP="00514D84" w:rsidRDefault="0016455F" w14:paraId="661F8364" w14:textId="61AD04C8">
      <w:pPr>
        <w:jc w:val="both"/>
        <w:rPr>
          <w:rFonts w:ascii="Arial" w:hAnsi="Arial" w:cs="Arial"/>
        </w:rPr>
      </w:pPr>
    </w:p>
    <w:p w:rsidR="00791671" w:rsidP="00791671" w:rsidRDefault="00791671" w14:paraId="73CC90AC" w14:textId="2A46F5A2">
      <w:pPr>
        <w:jc w:val="both"/>
        <w:rPr>
          <w:rFonts w:ascii="Arial" w:hAnsi="Arial" w:cs="Arial"/>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w:t>
      </w:r>
      <w:r w:rsidRPr="00215A78">
        <w:rPr>
          <w:rFonts w:ascii="Arial" w:hAnsi="Arial" w:cs="Arial"/>
        </w:rPr>
        <w:t>nudi cijenu u iznosu od</w:t>
      </w:r>
      <w:r>
        <w:rPr>
          <w:rFonts w:ascii="Arial" w:hAnsi="Arial" w:cs="Arial"/>
        </w:rPr>
        <w:t xml:space="preserve"> 61</w:t>
      </w:r>
      <w:r w:rsidRPr="00736E8E">
        <w:rPr>
          <w:rFonts w:ascii="Arial" w:hAnsi="Arial" w:cs="Arial"/>
        </w:rPr>
        <w:t>4.965</w:t>
      </w:r>
      <w:r w:rsidRPr="00F4675E">
        <w:rPr>
          <w:rFonts w:ascii="Arial" w:hAnsi="Arial" w:cs="Arial"/>
        </w:rPr>
        <w:t>,80 kn.</w:t>
      </w:r>
    </w:p>
    <w:p w:rsidRPr="00215A78" w:rsidR="00791671" w:rsidP="00791671" w:rsidRDefault="00791671" w14:paraId="0CDF1DAC" w14:textId="384DA3AA">
      <w:pPr>
        <w:jc w:val="both"/>
        <w:rPr>
          <w:rFonts w:ascii="Arial" w:hAnsi="Arial" w:cs="Arial"/>
        </w:rPr>
      </w:pPr>
    </w:p>
    <w:p w:rsidR="00791671" w:rsidP="00791671" w:rsidRDefault="00791671" w14:paraId="5D02D0B5" w14:textId="72B548A3">
      <w:pPr>
        <w:jc w:val="both"/>
        <w:rPr>
          <w:rFonts w:ascii="Arial" w:hAnsi="Arial" w:cs="Arial"/>
        </w:rPr>
      </w:pPr>
      <w:r>
        <w:rPr>
          <w:rFonts w:ascii="Arial" w:hAnsi="Arial" w:cs="Arial"/>
        </w:rPr>
        <w:t xml:space="preserve">Flasha j.d.o.o. </w:t>
      </w:r>
      <w:r w:rsidRPr="00215A78">
        <w:rPr>
          <w:rFonts w:ascii="Arial" w:hAnsi="Arial" w:cs="Arial"/>
        </w:rPr>
        <w:t>nudi cijenu u iznosu od</w:t>
      </w:r>
      <w:r>
        <w:rPr>
          <w:rFonts w:ascii="Arial" w:hAnsi="Arial" w:cs="Arial"/>
        </w:rPr>
        <w:t xml:space="preserve"> 63</w:t>
      </w:r>
      <w:r w:rsidRPr="00736E8E">
        <w:rPr>
          <w:rFonts w:ascii="Arial" w:hAnsi="Arial" w:cs="Arial"/>
        </w:rPr>
        <w:t>4.965</w:t>
      </w:r>
      <w:r w:rsidRPr="00F4675E">
        <w:rPr>
          <w:rFonts w:ascii="Arial" w:hAnsi="Arial" w:cs="Arial"/>
        </w:rPr>
        <w:t>,80 kn.</w:t>
      </w:r>
    </w:p>
    <w:p w:rsidR="0016455F" w:rsidP="00514D84" w:rsidRDefault="0016455F" w14:paraId="459D534F" w14:textId="3113CFB7">
      <w:pPr>
        <w:jc w:val="both"/>
        <w:rPr>
          <w:rFonts w:ascii="Arial" w:hAnsi="Arial" w:cs="Arial"/>
        </w:rPr>
      </w:pPr>
    </w:p>
    <w:p w:rsidRPr="00F4675E" w:rsidR="00791671" w:rsidP="00791671" w:rsidRDefault="00791671" w14:paraId="09802FA5" w14:textId="7C687B4B">
      <w:pPr>
        <w:jc w:val="both"/>
        <w:rPr>
          <w:rFonts w:ascii="Arial" w:hAnsi="Arial" w:cs="Arial"/>
        </w:rPr>
      </w:pPr>
      <w:r>
        <w:rPr>
          <w:rFonts w:ascii="Arial" w:hAnsi="Arial" w:cs="Arial"/>
        </w:rPr>
        <w:t xml:space="preserve">Stjepan Kovačević </w:t>
      </w:r>
      <w:r w:rsidRPr="00215A78">
        <w:rPr>
          <w:rFonts w:ascii="Arial" w:hAnsi="Arial" w:cs="Arial"/>
        </w:rPr>
        <w:t>nudi cijenu u iznosu od</w:t>
      </w:r>
      <w:r>
        <w:rPr>
          <w:rFonts w:ascii="Arial" w:hAnsi="Arial" w:cs="Arial"/>
        </w:rPr>
        <w:t xml:space="preserve"> </w:t>
      </w:r>
      <w:r w:rsidR="00B21067">
        <w:rPr>
          <w:rFonts w:ascii="Arial" w:hAnsi="Arial" w:cs="Arial"/>
        </w:rPr>
        <w:t>65</w:t>
      </w:r>
      <w:r w:rsidRPr="00F4675E">
        <w:rPr>
          <w:rFonts w:ascii="Arial" w:hAnsi="Arial" w:cs="Arial"/>
        </w:rPr>
        <w:t>4.965,80 kn.</w:t>
      </w:r>
    </w:p>
    <w:p w:rsidR="0016455F" w:rsidP="00514D84" w:rsidRDefault="0016455F" w14:paraId="6014641D" w14:textId="044860B0">
      <w:pPr>
        <w:jc w:val="both"/>
        <w:rPr>
          <w:rFonts w:ascii="Arial" w:hAnsi="Arial" w:cs="Arial"/>
        </w:rPr>
      </w:pPr>
    </w:p>
    <w:p w:rsidR="00B21067" w:rsidP="00B21067" w:rsidRDefault="00B21067" w14:paraId="2C4CEA80" w14:textId="696B0E70">
      <w:pPr>
        <w:jc w:val="both"/>
        <w:rPr>
          <w:rFonts w:ascii="Arial" w:hAnsi="Arial" w:cs="Arial"/>
        </w:rPr>
      </w:pPr>
      <w:r>
        <w:rPr>
          <w:rFonts w:ascii="Arial" w:hAnsi="Arial" w:cs="Arial"/>
        </w:rPr>
        <w:t xml:space="preserve">Flasha j.d.o.o. </w:t>
      </w:r>
      <w:r w:rsidRPr="00215A78">
        <w:rPr>
          <w:rFonts w:ascii="Arial" w:hAnsi="Arial" w:cs="Arial"/>
        </w:rPr>
        <w:t>nudi cijenu u iznosu od</w:t>
      </w:r>
      <w:r>
        <w:rPr>
          <w:rFonts w:ascii="Arial" w:hAnsi="Arial" w:cs="Arial"/>
        </w:rPr>
        <w:t xml:space="preserve"> 67</w:t>
      </w:r>
      <w:r w:rsidRPr="00736E8E">
        <w:rPr>
          <w:rFonts w:ascii="Arial" w:hAnsi="Arial" w:cs="Arial"/>
        </w:rPr>
        <w:t>4.965</w:t>
      </w:r>
      <w:r w:rsidRPr="00F4675E">
        <w:rPr>
          <w:rFonts w:ascii="Arial" w:hAnsi="Arial" w:cs="Arial"/>
        </w:rPr>
        <w:t>,80 kn.</w:t>
      </w:r>
    </w:p>
    <w:p w:rsidR="00B21067" w:rsidP="00514D84" w:rsidRDefault="00B21067" w14:paraId="67B1EA6B" w14:textId="6B5C8346">
      <w:pPr>
        <w:jc w:val="both"/>
        <w:rPr>
          <w:rFonts w:ascii="Arial" w:hAnsi="Arial" w:cs="Arial"/>
        </w:rPr>
      </w:pPr>
    </w:p>
    <w:p w:rsidRPr="00F4675E" w:rsidR="00B21067" w:rsidP="00B21067" w:rsidRDefault="00B21067" w14:paraId="3CC9BE8B" w14:textId="3777C568">
      <w:pPr>
        <w:jc w:val="both"/>
        <w:rPr>
          <w:rFonts w:ascii="Arial" w:hAnsi="Arial" w:cs="Arial"/>
        </w:rPr>
      </w:pPr>
      <w:r>
        <w:rPr>
          <w:rFonts w:ascii="Arial" w:hAnsi="Arial" w:cs="Arial"/>
        </w:rPr>
        <w:t xml:space="preserve">Stjepan Kovačević </w:t>
      </w:r>
      <w:r w:rsidRPr="00215A78">
        <w:rPr>
          <w:rFonts w:ascii="Arial" w:hAnsi="Arial" w:cs="Arial"/>
        </w:rPr>
        <w:t>nudi cijenu u iznosu od</w:t>
      </w:r>
      <w:r>
        <w:rPr>
          <w:rFonts w:ascii="Arial" w:hAnsi="Arial" w:cs="Arial"/>
        </w:rPr>
        <w:t xml:space="preserve"> 69</w:t>
      </w:r>
      <w:r w:rsidRPr="00F4675E">
        <w:rPr>
          <w:rFonts w:ascii="Arial" w:hAnsi="Arial" w:cs="Arial"/>
        </w:rPr>
        <w:t>4.965,80 kn.</w:t>
      </w:r>
    </w:p>
    <w:p w:rsidR="00B21067" w:rsidP="00514D84" w:rsidRDefault="00B21067" w14:paraId="57250ABE" w14:textId="223FD9FD">
      <w:pPr>
        <w:jc w:val="both"/>
        <w:rPr>
          <w:rFonts w:ascii="Arial" w:hAnsi="Arial" w:cs="Arial"/>
        </w:rPr>
      </w:pPr>
    </w:p>
    <w:p w:rsidR="00AE72D1" w:rsidP="00AE72D1" w:rsidRDefault="00AE72D1" w14:paraId="1C16BD88" w14:textId="4DF173F7">
      <w:pPr>
        <w:jc w:val="both"/>
        <w:rPr>
          <w:rFonts w:ascii="Arial" w:hAnsi="Arial" w:cs="Arial"/>
        </w:rPr>
      </w:pPr>
      <w:r>
        <w:rPr>
          <w:rFonts w:ascii="Arial" w:hAnsi="Arial" w:cs="Arial"/>
        </w:rPr>
        <w:t xml:space="preserve">Flasha j.d.o.o. </w:t>
      </w:r>
      <w:r w:rsidRPr="00215A78">
        <w:rPr>
          <w:rFonts w:ascii="Arial" w:hAnsi="Arial" w:cs="Arial"/>
        </w:rPr>
        <w:t>nudi cijenu u iznosu od</w:t>
      </w:r>
      <w:r>
        <w:rPr>
          <w:rFonts w:ascii="Arial" w:hAnsi="Arial" w:cs="Arial"/>
        </w:rPr>
        <w:t xml:space="preserve"> 71</w:t>
      </w:r>
      <w:r w:rsidRPr="00736E8E">
        <w:rPr>
          <w:rFonts w:ascii="Arial" w:hAnsi="Arial" w:cs="Arial"/>
        </w:rPr>
        <w:t>4.965</w:t>
      </w:r>
      <w:r w:rsidRPr="00F4675E">
        <w:rPr>
          <w:rFonts w:ascii="Arial" w:hAnsi="Arial" w:cs="Arial"/>
        </w:rPr>
        <w:t>,80 kn.</w:t>
      </w:r>
    </w:p>
    <w:p w:rsidR="00B21067" w:rsidP="00514D84" w:rsidRDefault="00B21067" w14:paraId="069A7769" w14:textId="4DC6A3FB">
      <w:pPr>
        <w:jc w:val="both"/>
        <w:rPr>
          <w:rFonts w:ascii="Arial" w:hAnsi="Arial" w:cs="Arial"/>
        </w:rPr>
      </w:pPr>
    </w:p>
    <w:p w:rsidRPr="00F4675E" w:rsidR="00AE72D1" w:rsidP="00AE72D1" w:rsidRDefault="00AE72D1" w14:paraId="09F4D7F3" w14:textId="2AF4653D">
      <w:pPr>
        <w:jc w:val="both"/>
        <w:rPr>
          <w:rFonts w:ascii="Arial" w:hAnsi="Arial" w:cs="Arial"/>
        </w:rPr>
      </w:pPr>
      <w:r>
        <w:rPr>
          <w:rFonts w:ascii="Arial" w:hAnsi="Arial" w:cs="Arial"/>
        </w:rPr>
        <w:t xml:space="preserve">Stjepan Kovačević </w:t>
      </w:r>
      <w:r w:rsidRPr="00215A78">
        <w:rPr>
          <w:rFonts w:ascii="Arial" w:hAnsi="Arial" w:cs="Arial"/>
        </w:rPr>
        <w:t>nudi cijenu u iznosu od</w:t>
      </w:r>
      <w:r>
        <w:rPr>
          <w:rFonts w:ascii="Arial" w:hAnsi="Arial" w:cs="Arial"/>
        </w:rPr>
        <w:t xml:space="preserve"> 73</w:t>
      </w:r>
      <w:r w:rsidRPr="00F4675E">
        <w:rPr>
          <w:rFonts w:ascii="Arial" w:hAnsi="Arial" w:cs="Arial"/>
        </w:rPr>
        <w:t>4.965,80 kn.</w:t>
      </w:r>
    </w:p>
    <w:p w:rsidR="00B21067" w:rsidP="00514D84" w:rsidRDefault="00B21067" w14:paraId="588DBA03" w14:textId="77777777">
      <w:pPr>
        <w:jc w:val="both"/>
        <w:rPr>
          <w:rFonts w:ascii="Arial" w:hAnsi="Arial" w:cs="Arial"/>
        </w:rPr>
      </w:pPr>
    </w:p>
    <w:p w:rsidR="00AE72D1" w:rsidP="00AE72D1" w:rsidRDefault="00AE72D1" w14:paraId="13A07EE4" w14:textId="35BAD74F">
      <w:pPr>
        <w:jc w:val="both"/>
        <w:rPr>
          <w:rFonts w:ascii="Arial" w:hAnsi="Arial" w:cs="Arial"/>
        </w:rPr>
      </w:pPr>
      <w:r>
        <w:rPr>
          <w:rFonts w:ascii="Arial" w:hAnsi="Arial" w:cs="Arial"/>
        </w:rPr>
        <w:t xml:space="preserve">Flasha j.d.o.o. </w:t>
      </w:r>
      <w:r w:rsidRPr="00215A78">
        <w:rPr>
          <w:rFonts w:ascii="Arial" w:hAnsi="Arial" w:cs="Arial"/>
        </w:rPr>
        <w:t>nudi cijenu u iznosu od</w:t>
      </w:r>
      <w:r>
        <w:rPr>
          <w:rFonts w:ascii="Arial" w:hAnsi="Arial" w:cs="Arial"/>
        </w:rPr>
        <w:t xml:space="preserve"> 75</w:t>
      </w:r>
      <w:r w:rsidRPr="00736E8E">
        <w:rPr>
          <w:rFonts w:ascii="Arial" w:hAnsi="Arial" w:cs="Arial"/>
        </w:rPr>
        <w:t>4.965</w:t>
      </w:r>
      <w:r w:rsidRPr="00F4675E">
        <w:rPr>
          <w:rFonts w:ascii="Arial" w:hAnsi="Arial" w:cs="Arial"/>
        </w:rPr>
        <w:t>,80 kn.</w:t>
      </w:r>
    </w:p>
    <w:p w:rsidR="0016455F" w:rsidP="00514D84" w:rsidRDefault="0016455F" w14:paraId="2BE16BC1" w14:textId="55DA584D">
      <w:pPr>
        <w:jc w:val="both"/>
        <w:rPr>
          <w:rFonts w:ascii="Arial" w:hAnsi="Arial" w:cs="Arial"/>
        </w:rPr>
      </w:pPr>
    </w:p>
    <w:p w:rsidRPr="00215A78" w:rsidR="00AE72D1" w:rsidP="00514D84" w:rsidRDefault="00AE72D1" w14:paraId="499CADFF" w14:textId="77777777">
      <w:pPr>
        <w:jc w:val="both"/>
        <w:rPr>
          <w:rFonts w:ascii="Arial" w:hAnsi="Arial" w:cs="Arial"/>
        </w:rPr>
      </w:pPr>
    </w:p>
    <w:p w:rsidRPr="00247337" w:rsidR="00634403" w:rsidP="00514D84" w:rsidRDefault="00E21D77" w14:paraId="2CB736D2" w14:textId="77777777">
      <w:pPr>
        <w:jc w:val="both"/>
        <w:rPr>
          <w:rFonts w:ascii="Arial" w:hAnsi="Arial" w:cs="Arial"/>
        </w:rPr>
      </w:pPr>
      <w:r w:rsidRPr="00247337">
        <w:rPr>
          <w:rFonts w:ascii="Arial" w:hAnsi="Arial" w:cs="Arial"/>
        </w:rPr>
        <w:t>Na upit suca nazočni ponuditelji navode kako nije potrebno odrediti stanku.</w:t>
      </w:r>
    </w:p>
    <w:p w:rsidR="00247337" w:rsidP="00247337" w:rsidRDefault="00247337" w14:paraId="277FD033" w14:textId="77777777">
      <w:pPr>
        <w:jc w:val="both"/>
        <w:rPr>
          <w:rFonts w:ascii="Arial" w:hAnsi="Arial" w:cs="Arial"/>
        </w:rPr>
      </w:pPr>
    </w:p>
    <w:p w:rsidRPr="00215A78" w:rsidR="00FC0095" w:rsidP="00247337" w:rsidRDefault="00247337" w14:paraId="40E83974" w14:textId="6B393285">
      <w:pPr>
        <w:jc w:val="both"/>
        <w:rPr>
          <w:rFonts w:ascii="Arial" w:hAnsi="Arial" w:cs="Arial"/>
        </w:rPr>
      </w:pPr>
      <w:r>
        <w:rPr>
          <w:rFonts w:ascii="Arial" w:hAnsi="Arial" w:cs="Arial"/>
        </w:rPr>
        <w:t>Flasha j.d</w:t>
      </w:r>
      <w:r w:rsidRPr="000964E2">
        <w:rPr>
          <w:rFonts w:ascii="Arial" w:hAnsi="Arial" w:cs="Arial"/>
        </w:rPr>
        <w:t>.o.o.</w:t>
      </w:r>
      <w:r w:rsidRPr="000964E2" w:rsidR="00D64950">
        <w:rPr>
          <w:rFonts w:ascii="Arial" w:hAnsi="Arial" w:cs="Arial"/>
        </w:rPr>
        <w:t xml:space="preserve">, </w:t>
      </w:r>
      <w:r w:rsidRPr="000964E2" w:rsidR="00FC0095">
        <w:rPr>
          <w:rFonts w:ascii="Arial" w:hAnsi="Arial" w:cs="Arial"/>
        </w:rPr>
        <w:t xml:space="preserve">ostaje kod ponuđene cijene od </w:t>
      </w:r>
      <w:r w:rsidRPr="000964E2" w:rsidR="000964E2">
        <w:rPr>
          <w:rFonts w:ascii="Arial" w:hAnsi="Arial" w:cs="Arial"/>
        </w:rPr>
        <w:t>754.965,80 kn</w:t>
      </w:r>
      <w:r w:rsidRPr="000964E2" w:rsidR="00621B18">
        <w:rPr>
          <w:rFonts w:ascii="Arial" w:hAnsi="Arial" w:cs="Arial"/>
        </w:rPr>
        <w:t>.</w:t>
      </w:r>
    </w:p>
    <w:p w:rsidRPr="00215A78" w:rsidR="00B235C0" w:rsidP="00621B18" w:rsidRDefault="00B235C0" w14:paraId="3AE3EC01" w14:textId="54E1ADF7">
      <w:pPr>
        <w:jc w:val="both"/>
        <w:rPr>
          <w:rFonts w:ascii="Arial" w:hAnsi="Arial" w:cs="Arial"/>
        </w:rPr>
      </w:pPr>
    </w:p>
    <w:p w:rsidRPr="00215A78" w:rsidR="00912DC9" w:rsidP="00634403" w:rsidRDefault="00912DC9" w14:paraId="25B15CFC" w14:textId="7D960C76">
      <w:pPr>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0964E2" w14:paraId="37E9FBAF" w14:textId="1534681E">
      <w:pPr>
        <w:jc w:val="center"/>
        <w:outlineLvl w:val="0"/>
        <w:rPr>
          <w:rFonts w:ascii="Arial" w:hAnsi="Arial" w:cs="Arial"/>
        </w:rPr>
      </w:pPr>
      <w:r w:rsidRPr="000964E2">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lastRenderedPageBreak/>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F4675E" w:rsidR="00F373D0" w:rsidP="00F373D0" w:rsidRDefault="00686101" w14:paraId="57CE650A" w14:textId="34C75907">
      <w:pPr>
        <w:ind w:firstLine="708"/>
        <w:jc w:val="both"/>
        <w:rPr>
          <w:rFonts w:ascii="Arial" w:hAnsi="Arial" w:cs="Arial"/>
        </w:rPr>
      </w:pPr>
      <w:r w:rsidRPr="00215A78">
        <w:rPr>
          <w:rFonts w:ascii="Arial" w:hAnsi="Arial" w:cs="Arial"/>
        </w:rPr>
        <w:t xml:space="preserve">Utvrđuje se </w:t>
      </w:r>
      <w:r w:rsidRPr="000964E2">
        <w:rPr>
          <w:rFonts w:ascii="Arial" w:hAnsi="Arial" w:cs="Arial"/>
        </w:rPr>
        <w:t xml:space="preserve">da </w:t>
      </w:r>
      <w:r w:rsidRPr="000964E2" w:rsidR="0092098C">
        <w:rPr>
          <w:rFonts w:ascii="Arial" w:hAnsi="Arial" w:cs="Arial"/>
        </w:rPr>
        <w:t xml:space="preserve"> je ponuditelj </w:t>
      </w:r>
      <w:r w:rsidRPr="000964E2" w:rsidR="000964E2">
        <w:rPr>
          <w:rFonts w:ascii="Arial" w:hAnsi="Arial" w:cs="Arial"/>
        </w:rPr>
        <w:t>Flasha</w:t>
      </w:r>
      <w:r w:rsidR="000964E2">
        <w:rPr>
          <w:rFonts w:ascii="Arial" w:hAnsi="Arial" w:cs="Arial"/>
        </w:rPr>
        <w:t xml:space="preserve"> j.d</w:t>
      </w:r>
      <w:r w:rsidRPr="000964E2" w:rsidR="000964E2">
        <w:rPr>
          <w:rFonts w:ascii="Arial" w:hAnsi="Arial" w:cs="Arial"/>
        </w:rPr>
        <w:t>.o.o.</w:t>
      </w:r>
      <w:r w:rsidR="000964E2">
        <w:rPr>
          <w:rFonts w:ascii="Arial" w:hAnsi="Arial" w:cs="Arial"/>
        </w:rPr>
        <w:t xml:space="preserve"> </w:t>
      </w:r>
      <w:r w:rsidRPr="00493A7B" w:rsidR="0092098C">
        <w:rPr>
          <w:rFonts w:ascii="Arial" w:hAnsi="Arial" w:cs="Arial"/>
        </w:rPr>
        <w:t xml:space="preserve">ponudio najveću cijenu  za nekretninu stečajnog dužnika upisanu u </w:t>
      </w:r>
      <w:r w:rsidRPr="00493A7B">
        <w:rPr>
          <w:rFonts w:ascii="Arial" w:hAnsi="Arial" w:cs="Arial"/>
        </w:rPr>
        <w:t xml:space="preserve">nekretnina u vlasništvu stečajnog dužnika upisana u </w:t>
      </w:r>
      <w:r w:rsidRPr="00493A7B" w:rsidR="00AF60D5">
        <w:rPr>
          <w:rFonts w:ascii="Arial" w:hAnsi="Arial" w:cs="Arial"/>
        </w:rPr>
        <w:t xml:space="preserve">zemljišnim knjigama Općinskog suda u Novom Zagrebu, </w:t>
      </w:r>
      <w:r w:rsidRPr="00493A7B" w:rsidR="00F4675E">
        <w:rPr>
          <w:rFonts w:ascii="Arial" w:hAnsi="Arial" w:cs="Arial"/>
        </w:rPr>
        <w:t xml:space="preserve">Zemljišnoknjižni odjel Novi Zagreb upisanih u </w:t>
      </w:r>
      <w:r w:rsidRPr="00493A7B" w:rsidR="00F4675E">
        <w:rPr>
          <w:rFonts w:ascii="Arial" w:hAnsi="Arial" w:cs="Arial" w:eastAsiaTheme="minorHAnsi"/>
          <w:lang w:eastAsia="en-US"/>
        </w:rPr>
        <w:t xml:space="preserve"> zk.ul.br. 50180 (E-8) k.o. Bl</w:t>
      </w:r>
      <w:r w:rsidRPr="00F4675E" w:rsidR="00F4675E">
        <w:rPr>
          <w:rFonts w:ascii="Arial" w:hAnsi="Arial" w:cs="Arial" w:eastAsiaTheme="minorHAnsi"/>
          <w:lang w:eastAsia="en-US"/>
        </w:rPr>
        <w:t>ato Novo, koja se sastoji od 1119/10000 dijela k.č.br. Stambena zgrada br. 6 D i dvorište, Karlovačka cesta, površine 583 m2 (Stambena zgrada br. 6 D, Karlovačka cesta, površine 191 m2, dvorište površine 392 m2), ukupno površine 583 m2,  povezano s vlasništvom stana oznake oznake L8 u potkrovlju, sadržaja: predprostor 1, dnevni boravak i blagovanje, kuhinja, kupaonica, soba 1, neto korisne površine 44,40 m2 s terasom 1. neto korisne površine 9,20 m2 i terasom 2. neto korisne površine 12,40 m2, ukupne neto korisne površine 66,00 m2 te pripadajućim vanjskim parkirališnim mjestom oznake P8 neto korisne površine 12,20 m2, u planu posebnih dijelova zgrade označeno vertikalno šrafirano plavom punom linijom</w:t>
      </w:r>
      <w:r w:rsidRPr="00F4675E" w:rsidR="00DD0694">
        <w:rPr>
          <w:rFonts w:ascii="Arial" w:hAnsi="Arial" w:cs="Arial" w:eastAsiaTheme="minorHAnsi"/>
          <w:lang w:eastAsia="en-US"/>
        </w:rPr>
        <w:t>,</w:t>
      </w:r>
      <w:r w:rsidRPr="00F4675E">
        <w:rPr>
          <w:rFonts w:ascii="Arial" w:hAnsi="Arial" w:cs="Arial"/>
        </w:rPr>
        <w:t xml:space="preserve"> </w:t>
      </w:r>
      <w:r w:rsidRPr="00F4675E" w:rsidR="00F373D0">
        <w:rPr>
          <w:rFonts w:ascii="Arial" w:hAnsi="Arial" w:cs="Arial"/>
        </w:rPr>
        <w:t>te da je ispunio uvjete da mu se dosudi predmetna nekretnina.</w:t>
      </w:r>
    </w:p>
    <w:p w:rsidR="00F82F96" w:rsidP="00686101" w:rsidRDefault="00F82F96" w14:paraId="5BC283AE" w14:textId="443188D2">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0964E2" w:rsidR="00E70626" w:rsidP="00E70626" w:rsidRDefault="00817CE0" w14:paraId="51E60AE3" w14:textId="1CB6BDD5">
      <w:pPr>
        <w:jc w:val="center"/>
        <w:rPr>
          <w:rFonts w:ascii="Arial" w:hAnsi="Arial" w:cs="Arial"/>
        </w:rPr>
      </w:pPr>
      <w:r w:rsidRPr="000964E2">
        <w:rPr>
          <w:rFonts w:ascii="Arial" w:hAnsi="Arial" w:cs="Arial"/>
        </w:rPr>
        <w:t xml:space="preserve">Dovršeno u </w:t>
      </w:r>
      <w:r w:rsidRPr="000964E2" w:rsidR="00621B18">
        <w:rPr>
          <w:rFonts w:ascii="Arial" w:hAnsi="Arial" w:cs="Arial"/>
        </w:rPr>
        <w:t>1</w:t>
      </w:r>
      <w:r w:rsidRPr="000964E2" w:rsidR="000964E2">
        <w:rPr>
          <w:rFonts w:ascii="Arial" w:hAnsi="Arial" w:cs="Arial"/>
        </w:rPr>
        <w:t>6</w:t>
      </w:r>
      <w:r w:rsidRPr="000964E2" w:rsidR="00621B18">
        <w:rPr>
          <w:rFonts w:ascii="Arial" w:hAnsi="Arial" w:cs="Arial"/>
        </w:rPr>
        <w:t>:</w:t>
      </w:r>
      <w:r w:rsidRPr="000964E2" w:rsidR="000964E2">
        <w:rPr>
          <w:rFonts w:ascii="Arial" w:hAnsi="Arial" w:cs="Arial"/>
        </w:rPr>
        <w:t>17</w:t>
      </w:r>
      <w:r w:rsidRPr="000964E2" w:rsidR="00621B18">
        <w:rPr>
          <w:rFonts w:ascii="Arial" w:hAnsi="Arial" w:cs="Arial"/>
        </w:rPr>
        <w:t xml:space="preserve"> </w:t>
      </w:r>
      <w:r w:rsidRPr="000964E2" w:rsidR="00E70626">
        <w:rPr>
          <w:rFonts w:ascii="Arial" w:hAnsi="Arial" w:cs="Arial"/>
        </w:rPr>
        <w:t>sati.</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2A43B88A">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672E65">
      <w:rPr>
        <w:rFonts w:ascii="Arial" w:hAnsi="Arial" w:cs="Arial"/>
        <w:noProof/>
      </w:rPr>
      <w:t>5</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B672A9">
      <w:rPr>
        <w:rFonts w:ascii="Arial" w:hAnsi="Arial" w:cs="Arial"/>
      </w:rPr>
      <w:t>947</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B4758B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0">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1"/>
  </w:num>
  <w:num w:numId="2">
    <w:abstractNumId w:val="5"/>
  </w:num>
  <w:num w:numId="3">
    <w:abstractNumId w:val="9"/>
  </w:num>
  <w:num w:numId="4">
    <w:abstractNumId w:val="7"/>
  </w:num>
  <w:num w:numId="5">
    <w:abstractNumId w:val="3"/>
  </w:num>
  <w:num w:numId="6">
    <w:abstractNumId w:val="12"/>
  </w:num>
  <w:num w:numId="7">
    <w:abstractNumId w:val="0"/>
  </w:num>
  <w:num w:numId="8">
    <w:abstractNumId w:val="2"/>
  </w:num>
  <w:num w:numId="9">
    <w:abstractNumId w:val="4"/>
  </w:num>
  <w:num w:numId="10">
    <w:abstractNumId w:val="10"/>
  </w:num>
  <w:num w:numId="11">
    <w:abstractNumId w:val="8"/>
  </w:num>
  <w:num w:numId="12">
    <w:abstractNumId w:val="6"/>
  </w:num>
  <w:num w:numId="13">
    <w:abstractNumId w:val="13"/>
  </w:num>
  <w:num w:numId="14">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142AE"/>
    <w:rsid w:val="00026556"/>
    <w:rsid w:val="00030E85"/>
    <w:rsid w:val="00036B08"/>
    <w:rsid w:val="000372E3"/>
    <w:rsid w:val="00037EC9"/>
    <w:rsid w:val="00044D6E"/>
    <w:rsid w:val="00047621"/>
    <w:rsid w:val="00077105"/>
    <w:rsid w:val="000964E2"/>
    <w:rsid w:val="000A2DEC"/>
    <w:rsid w:val="000A4431"/>
    <w:rsid w:val="000C3E63"/>
    <w:rsid w:val="000D378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3026"/>
    <w:rsid w:val="0014741F"/>
    <w:rsid w:val="00147962"/>
    <w:rsid w:val="00153317"/>
    <w:rsid w:val="00157790"/>
    <w:rsid w:val="00160F72"/>
    <w:rsid w:val="0016455F"/>
    <w:rsid w:val="00166D1B"/>
    <w:rsid w:val="00171557"/>
    <w:rsid w:val="00172462"/>
    <w:rsid w:val="00172DDE"/>
    <w:rsid w:val="001978F0"/>
    <w:rsid w:val="001A151B"/>
    <w:rsid w:val="001B12A5"/>
    <w:rsid w:val="001B580F"/>
    <w:rsid w:val="001E6CC4"/>
    <w:rsid w:val="001F2308"/>
    <w:rsid w:val="001F4DEF"/>
    <w:rsid w:val="002010FD"/>
    <w:rsid w:val="00215A78"/>
    <w:rsid w:val="00247337"/>
    <w:rsid w:val="00265676"/>
    <w:rsid w:val="00270FB4"/>
    <w:rsid w:val="00273D3E"/>
    <w:rsid w:val="002752EA"/>
    <w:rsid w:val="002950DF"/>
    <w:rsid w:val="002A5F3F"/>
    <w:rsid w:val="002A7AC4"/>
    <w:rsid w:val="002C00E1"/>
    <w:rsid w:val="002C1CE6"/>
    <w:rsid w:val="002C6516"/>
    <w:rsid w:val="002C73E2"/>
    <w:rsid w:val="002E1A0E"/>
    <w:rsid w:val="002E591A"/>
    <w:rsid w:val="002E7B7F"/>
    <w:rsid w:val="002E7EDC"/>
    <w:rsid w:val="002F541D"/>
    <w:rsid w:val="00314D40"/>
    <w:rsid w:val="0031520F"/>
    <w:rsid w:val="00322F2F"/>
    <w:rsid w:val="003250A2"/>
    <w:rsid w:val="003404C7"/>
    <w:rsid w:val="00340E42"/>
    <w:rsid w:val="00341363"/>
    <w:rsid w:val="00347B1F"/>
    <w:rsid w:val="00351757"/>
    <w:rsid w:val="00351F01"/>
    <w:rsid w:val="00364377"/>
    <w:rsid w:val="00387760"/>
    <w:rsid w:val="003926D6"/>
    <w:rsid w:val="003A2C96"/>
    <w:rsid w:val="003B2211"/>
    <w:rsid w:val="003B38D3"/>
    <w:rsid w:val="003B4007"/>
    <w:rsid w:val="003C2A47"/>
    <w:rsid w:val="003C2F00"/>
    <w:rsid w:val="003C5713"/>
    <w:rsid w:val="003E07EE"/>
    <w:rsid w:val="003E1F51"/>
    <w:rsid w:val="00420547"/>
    <w:rsid w:val="00427C41"/>
    <w:rsid w:val="00434ACE"/>
    <w:rsid w:val="00442544"/>
    <w:rsid w:val="00452772"/>
    <w:rsid w:val="00460079"/>
    <w:rsid w:val="004760F7"/>
    <w:rsid w:val="004846B7"/>
    <w:rsid w:val="00484861"/>
    <w:rsid w:val="00493A7B"/>
    <w:rsid w:val="00496D71"/>
    <w:rsid w:val="004B5EBE"/>
    <w:rsid w:val="004B6313"/>
    <w:rsid w:val="004E5469"/>
    <w:rsid w:val="004E690D"/>
    <w:rsid w:val="004E7512"/>
    <w:rsid w:val="0050498A"/>
    <w:rsid w:val="00512BEE"/>
    <w:rsid w:val="0051372A"/>
    <w:rsid w:val="00514D84"/>
    <w:rsid w:val="00522426"/>
    <w:rsid w:val="00530FCE"/>
    <w:rsid w:val="00536A12"/>
    <w:rsid w:val="005405AB"/>
    <w:rsid w:val="005437F7"/>
    <w:rsid w:val="0055239B"/>
    <w:rsid w:val="00554224"/>
    <w:rsid w:val="00554268"/>
    <w:rsid w:val="00555271"/>
    <w:rsid w:val="00563E7B"/>
    <w:rsid w:val="00574B61"/>
    <w:rsid w:val="005759CD"/>
    <w:rsid w:val="00581CAF"/>
    <w:rsid w:val="00584C65"/>
    <w:rsid w:val="00585756"/>
    <w:rsid w:val="005A7C57"/>
    <w:rsid w:val="005B3B68"/>
    <w:rsid w:val="005B7510"/>
    <w:rsid w:val="005C15B6"/>
    <w:rsid w:val="005C266E"/>
    <w:rsid w:val="005D04DB"/>
    <w:rsid w:val="005E18EB"/>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72E65"/>
    <w:rsid w:val="00686101"/>
    <w:rsid w:val="00687188"/>
    <w:rsid w:val="00694787"/>
    <w:rsid w:val="006A4696"/>
    <w:rsid w:val="006A6B02"/>
    <w:rsid w:val="006B4D0C"/>
    <w:rsid w:val="006B697C"/>
    <w:rsid w:val="006B7E79"/>
    <w:rsid w:val="006D72E3"/>
    <w:rsid w:val="006E07EB"/>
    <w:rsid w:val="006E3687"/>
    <w:rsid w:val="006E464C"/>
    <w:rsid w:val="006F2A36"/>
    <w:rsid w:val="006F4240"/>
    <w:rsid w:val="00700B84"/>
    <w:rsid w:val="00701075"/>
    <w:rsid w:val="00705415"/>
    <w:rsid w:val="00714CA5"/>
    <w:rsid w:val="00715E7F"/>
    <w:rsid w:val="00721D30"/>
    <w:rsid w:val="0072663C"/>
    <w:rsid w:val="00731901"/>
    <w:rsid w:val="00735084"/>
    <w:rsid w:val="007356D9"/>
    <w:rsid w:val="00736E8E"/>
    <w:rsid w:val="00742ADC"/>
    <w:rsid w:val="00742BAA"/>
    <w:rsid w:val="00750C06"/>
    <w:rsid w:val="007638A9"/>
    <w:rsid w:val="00791671"/>
    <w:rsid w:val="00794FB0"/>
    <w:rsid w:val="007A6843"/>
    <w:rsid w:val="007B208B"/>
    <w:rsid w:val="007B3F07"/>
    <w:rsid w:val="007B4446"/>
    <w:rsid w:val="007C44A3"/>
    <w:rsid w:val="007C486B"/>
    <w:rsid w:val="007E39A7"/>
    <w:rsid w:val="00803D10"/>
    <w:rsid w:val="00807A79"/>
    <w:rsid w:val="00816F0E"/>
    <w:rsid w:val="00817BC1"/>
    <w:rsid w:val="00817CE0"/>
    <w:rsid w:val="008208ED"/>
    <w:rsid w:val="008212B3"/>
    <w:rsid w:val="0082141A"/>
    <w:rsid w:val="0082480F"/>
    <w:rsid w:val="00827110"/>
    <w:rsid w:val="00847A6B"/>
    <w:rsid w:val="00847B6C"/>
    <w:rsid w:val="00857CE7"/>
    <w:rsid w:val="008641D1"/>
    <w:rsid w:val="008852A7"/>
    <w:rsid w:val="00890735"/>
    <w:rsid w:val="00897DDB"/>
    <w:rsid w:val="008B3364"/>
    <w:rsid w:val="008B707B"/>
    <w:rsid w:val="008C4672"/>
    <w:rsid w:val="008C6E1B"/>
    <w:rsid w:val="008D2726"/>
    <w:rsid w:val="008E6FB3"/>
    <w:rsid w:val="008E7D37"/>
    <w:rsid w:val="009029E8"/>
    <w:rsid w:val="00904EDE"/>
    <w:rsid w:val="00911CC8"/>
    <w:rsid w:val="00912DC9"/>
    <w:rsid w:val="0092070B"/>
    <w:rsid w:val="0092098C"/>
    <w:rsid w:val="00927029"/>
    <w:rsid w:val="0093583C"/>
    <w:rsid w:val="00937279"/>
    <w:rsid w:val="00946A38"/>
    <w:rsid w:val="009619D8"/>
    <w:rsid w:val="009746AC"/>
    <w:rsid w:val="009760C1"/>
    <w:rsid w:val="00977A80"/>
    <w:rsid w:val="00980B10"/>
    <w:rsid w:val="00983745"/>
    <w:rsid w:val="0099163C"/>
    <w:rsid w:val="009A2831"/>
    <w:rsid w:val="009A4250"/>
    <w:rsid w:val="009B0B64"/>
    <w:rsid w:val="009B29F6"/>
    <w:rsid w:val="009C35CA"/>
    <w:rsid w:val="009C5DF9"/>
    <w:rsid w:val="009E10D4"/>
    <w:rsid w:val="009E5829"/>
    <w:rsid w:val="009E654D"/>
    <w:rsid w:val="009F2719"/>
    <w:rsid w:val="009F432F"/>
    <w:rsid w:val="009F4BCD"/>
    <w:rsid w:val="009F4DF4"/>
    <w:rsid w:val="00A202B1"/>
    <w:rsid w:val="00A2039F"/>
    <w:rsid w:val="00A22218"/>
    <w:rsid w:val="00A24027"/>
    <w:rsid w:val="00A25232"/>
    <w:rsid w:val="00A40E13"/>
    <w:rsid w:val="00A54135"/>
    <w:rsid w:val="00A61769"/>
    <w:rsid w:val="00A6379D"/>
    <w:rsid w:val="00A80343"/>
    <w:rsid w:val="00A918CD"/>
    <w:rsid w:val="00A9531E"/>
    <w:rsid w:val="00AA7AF5"/>
    <w:rsid w:val="00AB7328"/>
    <w:rsid w:val="00AC09C6"/>
    <w:rsid w:val="00AC744B"/>
    <w:rsid w:val="00AE0B3E"/>
    <w:rsid w:val="00AE442F"/>
    <w:rsid w:val="00AE72D1"/>
    <w:rsid w:val="00AF4CA3"/>
    <w:rsid w:val="00AF605D"/>
    <w:rsid w:val="00AF60D5"/>
    <w:rsid w:val="00AF69EF"/>
    <w:rsid w:val="00B11C14"/>
    <w:rsid w:val="00B16E5B"/>
    <w:rsid w:val="00B20D15"/>
    <w:rsid w:val="00B21067"/>
    <w:rsid w:val="00B23292"/>
    <w:rsid w:val="00B235C0"/>
    <w:rsid w:val="00B25C84"/>
    <w:rsid w:val="00B352FC"/>
    <w:rsid w:val="00B37C4A"/>
    <w:rsid w:val="00B5621A"/>
    <w:rsid w:val="00B639DE"/>
    <w:rsid w:val="00B672A9"/>
    <w:rsid w:val="00B94099"/>
    <w:rsid w:val="00B9537E"/>
    <w:rsid w:val="00BA32A8"/>
    <w:rsid w:val="00BA4082"/>
    <w:rsid w:val="00BB3A55"/>
    <w:rsid w:val="00BB3FE4"/>
    <w:rsid w:val="00BC2CE6"/>
    <w:rsid w:val="00BD2679"/>
    <w:rsid w:val="00BD2F9B"/>
    <w:rsid w:val="00BD6632"/>
    <w:rsid w:val="00BE0999"/>
    <w:rsid w:val="00BE3D1C"/>
    <w:rsid w:val="00BE4104"/>
    <w:rsid w:val="00C02E70"/>
    <w:rsid w:val="00C10F75"/>
    <w:rsid w:val="00C57161"/>
    <w:rsid w:val="00C655D9"/>
    <w:rsid w:val="00C90E9D"/>
    <w:rsid w:val="00C91B17"/>
    <w:rsid w:val="00C93484"/>
    <w:rsid w:val="00C97DDC"/>
    <w:rsid w:val="00CA7F87"/>
    <w:rsid w:val="00D06F83"/>
    <w:rsid w:val="00D32F7D"/>
    <w:rsid w:val="00D40179"/>
    <w:rsid w:val="00D401D6"/>
    <w:rsid w:val="00D62000"/>
    <w:rsid w:val="00D64950"/>
    <w:rsid w:val="00D64E87"/>
    <w:rsid w:val="00D67AEF"/>
    <w:rsid w:val="00D7008F"/>
    <w:rsid w:val="00D84513"/>
    <w:rsid w:val="00D926D4"/>
    <w:rsid w:val="00DA1706"/>
    <w:rsid w:val="00DA6167"/>
    <w:rsid w:val="00DD0694"/>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70626"/>
    <w:rsid w:val="00E83469"/>
    <w:rsid w:val="00E9142B"/>
    <w:rsid w:val="00E9635D"/>
    <w:rsid w:val="00EA0F2F"/>
    <w:rsid w:val="00EA66FD"/>
    <w:rsid w:val="00EB1E1F"/>
    <w:rsid w:val="00EB46AC"/>
    <w:rsid w:val="00EB77B7"/>
    <w:rsid w:val="00EC38AF"/>
    <w:rsid w:val="00EC6812"/>
    <w:rsid w:val="00EC7072"/>
    <w:rsid w:val="00ED3924"/>
    <w:rsid w:val="00EE2EC9"/>
    <w:rsid w:val="00F019AA"/>
    <w:rsid w:val="00F3042B"/>
    <w:rsid w:val="00F3370C"/>
    <w:rsid w:val="00F373D0"/>
    <w:rsid w:val="00F40DEC"/>
    <w:rsid w:val="00F421CF"/>
    <w:rsid w:val="00F4675E"/>
    <w:rsid w:val="00F65066"/>
    <w:rsid w:val="00F82F96"/>
    <w:rsid w:val="00F917E8"/>
    <w:rsid w:val="00F94225"/>
    <w:rsid w:val="00FA226A"/>
    <w:rsid w:val="00FA682A"/>
    <w:rsid w:val="00FB0744"/>
    <w:rsid w:val="00FB5AB5"/>
    <w:rsid w:val="00FC0095"/>
    <w:rsid w:val="00FC06B7"/>
    <w:rsid w:val="00FC1973"/>
    <w:rsid w:val="00FE6E64"/>
    <w:rsid w:val="00FF59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rujna 2022.</izvorni_sadrzaj>
    <derivirana_varijabla naziv="DomainObject.StvarniPocetakDatum_1">15. rujna 2022.</derivirana_varijabla>
  </DomainObject.StvarniPocetakDatum>
  <DomainObject.StvarniZavrsetakDatum>
    <izvorni_sadrzaj>15. rujna 2022.</izvorni_sadrzaj>
    <derivirana_varijabla naziv="DomainObject.StvarniZavrsetakDatum_1">15. rujna 2022.</derivirana_varijabla>
  </DomainObject.StvarniZavrsetakDatum>
  <DomainObject.PlaniraniZavrsetakDatum>
    <izvorni_sadrzaj>15. rujna 2022.</izvorni_sadrzaj>
    <derivirana_varijabla naziv="DomainObject.PlaniraniZavrsetakDatum_1">15. rujna 2022.</derivirana_varijabla>
  </DomainObject.PlaniraniZavrsetakDatum>
  <DomainObject.PlaniraniPocetakDatum>
    <izvorni_sadrzaj>15. rujna 2022.</izvorni_sadrzaj>
    <derivirana_varijabla naziv="DomainObject.PlaniraniPocetakDatum_1">15. rujna 2022.</derivirana_varijabla>
  </DomainObject.PlaniraniPocetakDatum>
  <DomainObject.StvarniPocetakVrijeme>
    <izvorni_sadrzaj>16:05</izvorni_sadrzaj>
    <derivirana_varijabla naziv="DomainObject.StvarniPocetakVrijeme_1">16:05</derivirana_varijabla>
  </DomainObject.StvarniPocetakVrijeme>
  <DomainObject.StvarniZavrsetakVrijeme>
    <izvorni_sadrzaj>16:17</izvorni_sadrzaj>
    <derivirana_varijabla naziv="DomainObject.StvarniZavrsetakVrijeme_1">16:17</derivirana_varijabla>
  </DomainObject.StvarniZavrsetakVrijeme>
  <DomainObject.PlaniraniZavrsetakVrijeme>
    <izvorni_sadrzaj>16:30</izvorni_sadrzaj>
    <derivirana_varijabla naziv="DomainObject.PlaniraniZavrsetakVrijeme_1">16:30</derivirana_varijabla>
  </DomainObject.PlaniraniZavrsetakVrijeme>
  <DomainObject.PlaniraniPocetakVrijeme>
    <izvorni_sadrzaj>15:50</izvorni_sadrzaj>
    <derivirana_varijabla naziv="DomainObject.PlaniraniPocetakVrijeme_1">15:50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St-352/2010-947</izvorni_sadrzaj>
    <derivirana_varijabla naziv="DomainObject.Zapisnik.Oznaka_1">St-352/2010-947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St-352/2010-947</izvorni_sadrzaj>
    <derivirana_varijabla naziv="DomainObject.PoslovniBrojDokumenta_1">St-352/2010-947</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FA35A-182D-4443-B869-20F7226DF07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1418</properties:Words>
  <properties:Characters>7708</properties:Characters>
  <properties:Lines>227</properties:Lines>
  <properties:Paragraphs>75</properties:Paragraphs>
  <properties:TotalTime>237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9175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2022-09-16T07:34:00Z</dcterms:modified>
  <cp:revision>21</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St-352/2010-947 / Zapisnik - Ročište za dražbu (6. Zapisnik - 1. javna dražba -POTKROVLJE- L8- zkul 50180-blato novo.docx)</vt:lpwstr>
  </prop:property>
  <prop:property fmtid="{D5CDD505-2E9C-101B-9397-08002B2CF9AE}" pid="4" name="CC_coloring">
    <vt:bool>false</vt:bool>
  </prop:property>
  <prop:property fmtid="{D5CDD505-2E9C-101B-9397-08002B2CF9AE}" pid="5" name="BrojStranica">
    <vt:i4>5</vt:i4>
  </prop:property>
</prop:Properties>
</file>